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2EDB8" w14:textId="5E6D5186" w:rsidR="00851E43" w:rsidRDefault="00851E43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#12</w:t>
      </w:r>
      <w:r w:rsidR="007255A8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0F4C36" w:rsidRPr="000F4C36">
        <w:rPr>
          <w:rFonts w:ascii="Arial" w:hAnsi="Arial" w:cs="Arial"/>
          <w:b/>
          <w:bCs/>
          <w:sz w:val="24"/>
        </w:rPr>
        <w:t>R3-250</w:t>
      </w:r>
      <w:r w:rsidR="0083674B">
        <w:rPr>
          <w:rFonts w:ascii="Arial" w:hAnsi="Arial" w:cs="Arial"/>
          <w:b/>
          <w:bCs/>
          <w:sz w:val="24"/>
        </w:rPr>
        <w:t>902</w:t>
      </w:r>
      <w:bookmarkStart w:id="0" w:name="_GoBack"/>
      <w:bookmarkEnd w:id="0"/>
    </w:p>
    <w:p w14:paraId="3E668310" w14:textId="32F7F58E" w:rsidR="00851E43" w:rsidRDefault="007255A8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>
        <w:rPr>
          <w:rFonts w:ascii="Arial" w:eastAsia="MS Mincho" w:hAnsi="Arial" w:cs="Arial"/>
          <w:b/>
          <w:sz w:val="24"/>
        </w:rPr>
        <w:t>Athens, Greece,</w:t>
      </w:r>
      <w:r w:rsidR="00851E43">
        <w:rPr>
          <w:rFonts w:ascii="Arial" w:eastAsia="MS Mincho" w:hAnsi="Arial" w:cs="Arial"/>
          <w:b/>
          <w:sz w:val="24"/>
        </w:rPr>
        <w:t xml:space="preserve"> 1</w:t>
      </w:r>
      <w:r>
        <w:rPr>
          <w:rFonts w:ascii="Arial" w:eastAsia="MS Mincho" w:hAnsi="Arial" w:cs="Arial"/>
          <w:b/>
          <w:sz w:val="24"/>
        </w:rPr>
        <w:t>7</w:t>
      </w:r>
      <w:r w:rsidR="00C75819" w:rsidRPr="00D56C30">
        <w:rPr>
          <w:rFonts w:ascii="Arial" w:eastAsia="MS Mincho" w:hAnsi="Arial" w:cs="Arial"/>
          <w:b/>
          <w:sz w:val="24"/>
          <w:vertAlign w:val="superscript"/>
        </w:rPr>
        <w:t>th</w:t>
      </w:r>
      <w:r w:rsidR="00851E43">
        <w:rPr>
          <w:rFonts w:ascii="Arial" w:eastAsia="MS Mincho" w:hAnsi="Arial" w:cs="Arial"/>
          <w:b/>
          <w:sz w:val="24"/>
        </w:rPr>
        <w:t xml:space="preserve"> – 2</w:t>
      </w:r>
      <w:r>
        <w:rPr>
          <w:rFonts w:ascii="Arial" w:eastAsia="MS Mincho" w:hAnsi="Arial" w:cs="Arial"/>
          <w:b/>
          <w:sz w:val="24"/>
        </w:rPr>
        <w:t>1</w:t>
      </w:r>
      <w:r w:rsidR="00C75819" w:rsidRPr="00D56C30">
        <w:rPr>
          <w:rFonts w:ascii="Arial" w:eastAsia="MS Mincho" w:hAnsi="Arial" w:cs="Arial"/>
          <w:b/>
          <w:sz w:val="24"/>
          <w:vertAlign w:val="superscript"/>
        </w:rPr>
        <w:t>st</w:t>
      </w:r>
      <w:r w:rsidR="00851E43">
        <w:rPr>
          <w:rFonts w:ascii="Arial" w:eastAsia="MS Mincho" w:hAnsi="Arial" w:cs="Arial"/>
          <w:b/>
          <w:sz w:val="24"/>
        </w:rPr>
        <w:t xml:space="preserve"> </w:t>
      </w:r>
      <w:r w:rsidR="00E94983">
        <w:rPr>
          <w:rFonts w:ascii="Arial" w:eastAsia="MS Mincho" w:hAnsi="Arial" w:cs="Arial"/>
          <w:b/>
          <w:sz w:val="24"/>
        </w:rPr>
        <w:t>February</w:t>
      </w:r>
      <w:r w:rsidR="000C400C" w:rsidRPr="00B64C69">
        <w:rPr>
          <w:rFonts w:ascii="等线" w:eastAsia="等线" w:hAnsi="等线" w:cs="Arial"/>
          <w:b/>
          <w:sz w:val="24"/>
        </w:rPr>
        <w:t>,</w:t>
      </w:r>
      <w:r w:rsidR="00851E43">
        <w:rPr>
          <w:rFonts w:ascii="Arial" w:eastAsia="MS Mincho" w:hAnsi="Arial" w:cs="Arial"/>
          <w:b/>
          <w:sz w:val="24"/>
        </w:rPr>
        <w:t xml:space="preserve"> 202</w:t>
      </w:r>
      <w:r>
        <w:rPr>
          <w:rFonts w:ascii="Arial" w:eastAsia="MS Mincho" w:hAnsi="Arial" w:cs="Arial"/>
          <w:b/>
          <w:sz w:val="24"/>
        </w:rPr>
        <w:t>5</w:t>
      </w:r>
    </w:p>
    <w:p w14:paraId="7DBEC0C5" w14:textId="77777777" w:rsidR="00851E43" w:rsidRDefault="00851E43">
      <w:pPr>
        <w:rPr>
          <w:rFonts w:ascii="Arial" w:hAnsi="Arial" w:cs="Arial"/>
          <w:lang w:val="en-US"/>
        </w:rPr>
      </w:pPr>
    </w:p>
    <w:p w14:paraId="19F63C1B" w14:textId="77777777" w:rsidR="00851E43" w:rsidRDefault="00851E43">
      <w:pPr>
        <w:pStyle w:val="af3"/>
        <w:ind w:hanging="1699"/>
      </w:pPr>
      <w:r>
        <w:t>Title:</w:t>
      </w:r>
      <w:r>
        <w:tab/>
      </w:r>
      <w:r w:rsidR="006245AB" w:rsidRPr="006245AB">
        <w:rPr>
          <w:color w:val="0D0D0D"/>
        </w:rPr>
        <w:t>Reply LS on Support of Location Service Involving WAB-Nodes</w:t>
      </w:r>
    </w:p>
    <w:p w14:paraId="166C9913" w14:textId="77777777" w:rsidR="00851E43" w:rsidRDefault="00851E43">
      <w:pPr>
        <w:pStyle w:val="af3"/>
        <w:ind w:hanging="1699"/>
      </w:pPr>
      <w:r>
        <w:t>Response to:</w:t>
      </w:r>
      <w:r>
        <w:tab/>
      </w:r>
      <w:r>
        <w:rPr>
          <w:bCs w:val="0"/>
        </w:rPr>
        <w:t>S2-</w:t>
      </w:r>
      <w:r w:rsidR="007255A8">
        <w:rPr>
          <w:bCs w:val="0"/>
        </w:rPr>
        <w:t>2412625</w:t>
      </w:r>
      <w:r w:rsidR="000C400C">
        <w:rPr>
          <w:bCs w:val="0"/>
        </w:rPr>
        <w:t>/</w:t>
      </w:r>
      <w:r w:rsidR="000C400C" w:rsidRPr="000C400C">
        <w:t xml:space="preserve"> </w:t>
      </w:r>
      <w:r w:rsidR="000C400C" w:rsidRPr="000C400C">
        <w:rPr>
          <w:bCs w:val="0"/>
        </w:rPr>
        <w:t>R3-250016</w:t>
      </w:r>
    </w:p>
    <w:p w14:paraId="5F392965" w14:textId="77777777" w:rsidR="00851E43" w:rsidRDefault="00851E43">
      <w:pPr>
        <w:pStyle w:val="af3"/>
        <w:ind w:hanging="1699"/>
      </w:pPr>
      <w:r>
        <w:t>Release:</w:t>
      </w:r>
      <w:r>
        <w:tab/>
      </w:r>
      <w:r w:rsidRPr="00E94983">
        <w:rPr>
          <w:szCs w:val="22"/>
        </w:rPr>
        <w:t>Rel-19</w:t>
      </w:r>
    </w:p>
    <w:p w14:paraId="2EF5EA13" w14:textId="77777777" w:rsidR="00851E43" w:rsidRDefault="00851E43">
      <w:pPr>
        <w:pStyle w:val="af3"/>
        <w:ind w:hanging="1699"/>
      </w:pPr>
      <w:r>
        <w:t>Work Item:</w:t>
      </w:r>
      <w:r>
        <w:tab/>
        <w:t>VMR_Ph2, NR_WAB_5GFemto-Core</w:t>
      </w:r>
    </w:p>
    <w:p w14:paraId="2B21A156" w14:textId="77777777" w:rsidR="00851E43" w:rsidRDefault="00851E43">
      <w:pPr>
        <w:spacing w:after="60"/>
        <w:rPr>
          <w:rFonts w:ascii="Arial" w:hAnsi="Arial" w:cs="Arial"/>
          <w:b/>
        </w:rPr>
      </w:pPr>
    </w:p>
    <w:p w14:paraId="44373031" w14:textId="77777777" w:rsidR="00851E43" w:rsidRDefault="00851E43">
      <w:pPr>
        <w:pStyle w:val="Source"/>
        <w:ind w:left="1710" w:hanging="1699"/>
      </w:pPr>
      <w:r>
        <w:t>Source:</w:t>
      </w:r>
      <w:r>
        <w:tab/>
      </w:r>
      <w:r w:rsidR="00FB1256">
        <w:t>RAN3</w:t>
      </w:r>
    </w:p>
    <w:p w14:paraId="14409A60" w14:textId="77777777" w:rsidR="00851E43" w:rsidRDefault="00851E43">
      <w:pPr>
        <w:pStyle w:val="Source"/>
        <w:ind w:left="1710" w:hanging="1699"/>
      </w:pPr>
      <w:r>
        <w:t>To:</w:t>
      </w:r>
      <w:r>
        <w:tab/>
      </w:r>
      <w:r>
        <w:rPr>
          <w:bCs/>
        </w:rPr>
        <w:t>SA2</w:t>
      </w:r>
    </w:p>
    <w:p w14:paraId="0D6F0ECC" w14:textId="77777777" w:rsidR="00851E43" w:rsidRDefault="00851E43">
      <w:pPr>
        <w:pStyle w:val="Source"/>
        <w:ind w:left="1710" w:hanging="1699"/>
      </w:pPr>
      <w:r>
        <w:t>Cc:</w:t>
      </w:r>
      <w:r>
        <w:tab/>
      </w:r>
      <w:r>
        <w:rPr>
          <w:bCs/>
        </w:rPr>
        <w:t>RAN2</w:t>
      </w:r>
    </w:p>
    <w:p w14:paraId="78976B3E" w14:textId="77777777" w:rsidR="00851E43" w:rsidRDefault="00851E4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3FA2022" w14:textId="77777777" w:rsidR="00851E43" w:rsidRDefault="00851E43">
      <w:pPr>
        <w:tabs>
          <w:tab w:val="left" w:pos="226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</w:p>
    <w:p w14:paraId="0DAFA6E0" w14:textId="77777777" w:rsidR="00851E43" w:rsidRDefault="00851E43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7255A8">
        <w:rPr>
          <w:bCs/>
        </w:rPr>
        <w:t>Yuanping Zhu</w:t>
      </w:r>
    </w:p>
    <w:p w14:paraId="26A18FC8" w14:textId="77777777" w:rsidR="00851E43" w:rsidRDefault="00851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55A8">
        <w:rPr>
          <w:bCs/>
          <w:color w:val="000000"/>
        </w:rPr>
        <w:t>zhuyuanping@huawei</w:t>
      </w:r>
      <w:r>
        <w:rPr>
          <w:bCs/>
          <w:color w:val="000000"/>
        </w:rPr>
        <w:t>.com</w:t>
      </w:r>
    </w:p>
    <w:p w14:paraId="1F15AC2C" w14:textId="77777777" w:rsidR="00851E43" w:rsidRDefault="00851E43">
      <w:pPr>
        <w:spacing w:after="60"/>
        <w:ind w:left="1985" w:hanging="1985"/>
        <w:rPr>
          <w:rFonts w:ascii="Arial" w:hAnsi="Arial" w:cs="Arial"/>
          <w:b/>
        </w:rPr>
      </w:pPr>
    </w:p>
    <w:p w14:paraId="1D7AD686" w14:textId="77777777" w:rsidR="00851E43" w:rsidRDefault="00851E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9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84918C" w14:textId="77777777" w:rsidR="00851E43" w:rsidRDefault="00851E43">
      <w:pPr>
        <w:spacing w:after="60"/>
        <w:ind w:left="1985" w:hanging="1985"/>
        <w:rPr>
          <w:rFonts w:ascii="Arial" w:hAnsi="Arial" w:cs="Arial"/>
          <w:b/>
        </w:rPr>
      </w:pPr>
    </w:p>
    <w:p w14:paraId="54D06A8B" w14:textId="555479EE" w:rsidR="00851E43" w:rsidRDefault="00851E43">
      <w:pPr>
        <w:pStyle w:val="af3"/>
      </w:pPr>
      <w:r>
        <w:t xml:space="preserve">Attachments:  </w:t>
      </w:r>
      <w:r w:rsidR="004F6B2A" w:rsidRPr="004F6B2A">
        <w:t>R3-250</w:t>
      </w:r>
      <w:r w:rsidR="00974FA6">
        <w:t>831</w:t>
      </w:r>
      <w:r w:rsidR="004F6B2A">
        <w:t xml:space="preserve">, </w:t>
      </w:r>
      <w:r w:rsidR="004F6B2A" w:rsidRPr="004F6B2A">
        <w:t>R3-250</w:t>
      </w:r>
      <w:r w:rsidR="00974FA6">
        <w:t>832</w:t>
      </w:r>
    </w:p>
    <w:p w14:paraId="5A9449A9" w14:textId="77777777" w:rsidR="00851E43" w:rsidRDefault="00851E43">
      <w:pPr>
        <w:pBdr>
          <w:bottom w:val="single" w:sz="4" w:space="1" w:color="auto"/>
        </w:pBdr>
        <w:rPr>
          <w:rFonts w:ascii="Arial" w:hAnsi="Arial" w:cs="Arial"/>
        </w:rPr>
      </w:pPr>
    </w:p>
    <w:p w14:paraId="05DAB935" w14:textId="77777777" w:rsidR="00851E43" w:rsidRDefault="00851E43">
      <w:pPr>
        <w:rPr>
          <w:rFonts w:ascii="Arial" w:hAnsi="Arial" w:cs="Arial"/>
        </w:rPr>
      </w:pPr>
    </w:p>
    <w:p w14:paraId="32FFCD71" w14:textId="77777777" w:rsidR="00851E43" w:rsidRDefault="00851E43" w:rsidP="00F77A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80242D" w14:textId="77777777" w:rsidR="0096582C" w:rsidRDefault="00851E43" w:rsidP="00247E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</w:t>
      </w:r>
      <w:r w:rsidR="007255A8" w:rsidRPr="007255A8">
        <w:rPr>
          <w:rFonts w:ascii="Arial" w:hAnsi="Arial" w:cs="Arial"/>
        </w:rPr>
        <w:t>Location service of UEs served by MWAB</w:t>
      </w:r>
      <w:r w:rsidR="0096582C">
        <w:rPr>
          <w:rFonts w:ascii="Arial" w:hAnsi="Arial" w:cs="Arial"/>
        </w:rPr>
        <w:t>.</w:t>
      </w:r>
    </w:p>
    <w:p w14:paraId="538432FF" w14:textId="51A2F684" w:rsidR="00974FA6" w:rsidRPr="00FB1256" w:rsidRDefault="00247E63" w:rsidP="00F77A9C">
      <w:pPr>
        <w:pStyle w:val="a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For </w:t>
      </w:r>
      <w:r w:rsidR="00974FA6" w:rsidRPr="00FB1256">
        <w:rPr>
          <w:rFonts w:ascii="Arial" w:hAnsi="Arial" w:cs="Arial"/>
          <w:u w:val="single"/>
        </w:rPr>
        <w:t>SA2’s question on Location services</w:t>
      </w:r>
      <w:r>
        <w:rPr>
          <w:rFonts w:ascii="Arial" w:hAnsi="Arial" w:cs="Arial"/>
          <w:u w:val="single"/>
        </w:rPr>
        <w:t>,</w:t>
      </w:r>
      <w:r w:rsidR="00974FA6" w:rsidRPr="00FB1256">
        <w:rPr>
          <w:rFonts w:ascii="Arial" w:hAnsi="Arial" w:cs="Arial"/>
          <w:u w:val="single"/>
        </w:rPr>
        <w:t xml:space="preserve"> </w:t>
      </w:r>
    </w:p>
    <w:p w14:paraId="7A631486" w14:textId="4819C188" w:rsidR="00B62FB6" w:rsidRDefault="00851E43" w:rsidP="00D56C30">
      <w:pPr>
        <w:pStyle w:val="a0"/>
        <w:rPr>
          <w:rFonts w:ascii="Arial" w:hAnsi="Arial" w:cs="Arial"/>
        </w:rPr>
      </w:pPr>
      <w:r w:rsidRPr="000F0D60">
        <w:rPr>
          <w:rFonts w:ascii="Arial" w:hAnsi="Arial" w:cs="Arial"/>
        </w:rPr>
        <w:t xml:space="preserve">RAN3 </w:t>
      </w:r>
      <w:r w:rsidR="00F77A9C">
        <w:rPr>
          <w:rFonts w:ascii="Arial" w:hAnsi="Arial" w:cs="Arial"/>
        </w:rPr>
        <w:t xml:space="preserve">concluded that </w:t>
      </w:r>
      <w:r w:rsidR="00104606">
        <w:rPr>
          <w:rFonts w:ascii="Arial" w:hAnsi="Arial" w:cs="Arial"/>
        </w:rPr>
        <w:t xml:space="preserve">several </w:t>
      </w:r>
      <w:r w:rsidR="0086026B">
        <w:rPr>
          <w:rFonts w:ascii="Arial" w:hAnsi="Arial" w:cs="Arial"/>
        </w:rPr>
        <w:t>IEs introduced for mobile IAB can be reused</w:t>
      </w:r>
      <w:r w:rsidR="007255A8">
        <w:rPr>
          <w:rFonts w:ascii="Arial" w:hAnsi="Arial" w:cs="Arial"/>
        </w:rPr>
        <w:t>.</w:t>
      </w:r>
      <w:r w:rsidR="0086026B">
        <w:rPr>
          <w:rFonts w:ascii="Arial" w:hAnsi="Arial" w:cs="Arial"/>
        </w:rPr>
        <w:t xml:space="preserve"> For WAB, the </w:t>
      </w:r>
      <w:r w:rsidR="00B62FB6">
        <w:rPr>
          <w:rFonts w:ascii="Arial" w:hAnsi="Arial" w:cs="Arial"/>
        </w:rPr>
        <w:t>new</w:t>
      </w:r>
      <w:r w:rsidR="0086026B">
        <w:rPr>
          <w:rFonts w:ascii="Arial" w:hAnsi="Arial" w:cs="Arial"/>
        </w:rPr>
        <w:t xml:space="preserve"> change</w:t>
      </w:r>
      <w:r w:rsidR="00B62FB6">
        <w:rPr>
          <w:rFonts w:ascii="Arial" w:hAnsi="Arial" w:cs="Arial"/>
        </w:rPr>
        <w:t>s</w:t>
      </w:r>
      <w:r w:rsidR="0086026B">
        <w:rPr>
          <w:rFonts w:ascii="Arial" w:hAnsi="Arial" w:cs="Arial"/>
        </w:rPr>
        <w:t xml:space="preserve"> to align the SA2’s conclusion </w:t>
      </w:r>
      <w:r w:rsidR="00FB1256">
        <w:rPr>
          <w:rFonts w:ascii="Arial" w:hAnsi="Arial" w:cs="Arial"/>
        </w:rPr>
        <w:t>were agreed</w:t>
      </w:r>
      <w:r w:rsidR="00974FA6">
        <w:rPr>
          <w:rFonts w:ascii="Arial" w:hAnsi="Arial" w:cs="Arial"/>
        </w:rPr>
        <w:t xml:space="preserve"> in the attached TP</w:t>
      </w:r>
      <w:r w:rsidR="009400E7">
        <w:rPr>
          <w:rFonts w:ascii="Arial" w:hAnsi="Arial" w:cs="Arial"/>
        </w:rPr>
        <w:t xml:space="preserve"> for </w:t>
      </w:r>
      <w:r w:rsidR="00DB5CDE">
        <w:rPr>
          <w:rFonts w:ascii="Arial" w:hAnsi="Arial" w:cs="Arial"/>
        </w:rPr>
        <w:t xml:space="preserve">WAB BL CR for </w:t>
      </w:r>
      <w:r w:rsidR="009400E7">
        <w:rPr>
          <w:rFonts w:ascii="Arial" w:hAnsi="Arial" w:cs="Arial"/>
        </w:rPr>
        <w:t xml:space="preserve">TS 38.305 </w:t>
      </w:r>
      <w:r w:rsidR="00974FA6">
        <w:rPr>
          <w:rFonts w:ascii="Arial" w:hAnsi="Arial" w:cs="Arial"/>
        </w:rPr>
        <w:t xml:space="preserve">and </w:t>
      </w:r>
      <w:r w:rsidR="009400E7">
        <w:rPr>
          <w:rFonts w:ascii="Arial" w:hAnsi="Arial" w:cs="Arial"/>
        </w:rPr>
        <w:t>TP for</w:t>
      </w:r>
      <w:r w:rsidR="00DB5CDE" w:rsidRPr="00DB5CDE">
        <w:rPr>
          <w:rFonts w:ascii="Arial" w:hAnsi="Arial" w:cs="Arial"/>
        </w:rPr>
        <w:t xml:space="preserve"> </w:t>
      </w:r>
      <w:r w:rsidR="00DB5CDE">
        <w:rPr>
          <w:rFonts w:ascii="Arial" w:hAnsi="Arial" w:cs="Arial"/>
        </w:rPr>
        <w:t>WAB BL CR for</w:t>
      </w:r>
      <w:r w:rsidR="009400E7">
        <w:rPr>
          <w:rFonts w:ascii="Arial" w:hAnsi="Arial" w:cs="Arial"/>
        </w:rPr>
        <w:t xml:space="preserve"> TS 38.455</w:t>
      </w:r>
      <w:r w:rsidR="00974FA6">
        <w:rPr>
          <w:rFonts w:ascii="Arial" w:hAnsi="Arial" w:cs="Arial"/>
        </w:rPr>
        <w:t>.</w:t>
      </w:r>
    </w:p>
    <w:p w14:paraId="46176459" w14:textId="77777777" w:rsidR="00974FA6" w:rsidRDefault="00974FA6" w:rsidP="00F77A9C">
      <w:pPr>
        <w:pStyle w:val="a0"/>
      </w:pPr>
    </w:p>
    <w:p w14:paraId="359830AE" w14:textId="77777777" w:rsidR="00D56C30" w:rsidRDefault="00247E63" w:rsidP="00F77A9C">
      <w:pPr>
        <w:pStyle w:val="a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For </w:t>
      </w:r>
      <w:r w:rsidR="00974FA6" w:rsidRPr="00FB1256">
        <w:rPr>
          <w:rFonts w:ascii="Arial" w:hAnsi="Arial" w:cs="Arial"/>
          <w:u w:val="single"/>
        </w:rPr>
        <w:t xml:space="preserve">SA2’s question on </w:t>
      </w:r>
      <w:r w:rsidR="00FB1256">
        <w:rPr>
          <w:rFonts w:ascii="Arial" w:hAnsi="Arial" w:cs="Arial"/>
          <w:u w:val="single"/>
        </w:rPr>
        <w:t>u</w:t>
      </w:r>
      <w:r w:rsidR="00974FA6" w:rsidRPr="00FB1256">
        <w:rPr>
          <w:rFonts w:ascii="Arial" w:hAnsi="Arial" w:cs="Arial"/>
          <w:u w:val="single"/>
        </w:rPr>
        <w:t>pdat</w:t>
      </w:r>
      <w:r w:rsidR="00FB1256">
        <w:rPr>
          <w:rFonts w:ascii="Arial" w:hAnsi="Arial" w:cs="Arial"/>
          <w:u w:val="single"/>
        </w:rPr>
        <w:t>ing</w:t>
      </w:r>
      <w:r w:rsidR="00974FA6" w:rsidRPr="00FB1256">
        <w:rPr>
          <w:rFonts w:ascii="Arial" w:hAnsi="Arial" w:cs="Arial"/>
          <w:u w:val="single"/>
        </w:rPr>
        <w:t xml:space="preserve"> of additional ULI</w:t>
      </w:r>
      <w:r>
        <w:rPr>
          <w:rFonts w:ascii="Arial" w:hAnsi="Arial" w:cs="Arial"/>
          <w:u w:val="single"/>
        </w:rPr>
        <w:t xml:space="preserve">, </w:t>
      </w:r>
    </w:p>
    <w:p w14:paraId="76F932EA" w14:textId="26D78864" w:rsidR="00974FA6" w:rsidRPr="00FB1256" w:rsidRDefault="00974FA6" w:rsidP="00F77A9C">
      <w:pPr>
        <w:pStyle w:val="a0"/>
        <w:rPr>
          <w:rFonts w:ascii="Arial" w:hAnsi="Arial" w:cs="Arial"/>
        </w:rPr>
      </w:pPr>
      <w:r w:rsidRPr="00FB1256">
        <w:rPr>
          <w:rFonts w:ascii="Arial" w:hAnsi="Arial" w:cs="Arial"/>
        </w:rPr>
        <w:t>RAN3 discussed this issue and agreed</w:t>
      </w:r>
      <w:r w:rsidR="00FB1256">
        <w:rPr>
          <w:rFonts w:ascii="Arial" w:hAnsi="Arial" w:cs="Arial"/>
        </w:rPr>
        <w:t xml:space="preserve"> that</w:t>
      </w:r>
      <w:r w:rsidR="009400E7" w:rsidRPr="00FB1256">
        <w:rPr>
          <w:rFonts w:ascii="Arial" w:hAnsi="Arial" w:cs="Arial"/>
        </w:rPr>
        <w:t xml:space="preserve"> </w:t>
      </w:r>
      <w:r w:rsidRPr="00FB1256">
        <w:rPr>
          <w:rFonts w:ascii="Arial" w:hAnsi="Arial" w:cs="Arial"/>
        </w:rPr>
        <w:t>“</w:t>
      </w:r>
      <w:r w:rsidRPr="00A14480">
        <w:rPr>
          <w:rFonts w:ascii="Arial" w:hAnsi="Arial" w:cs="Arial"/>
        </w:rPr>
        <w:t>In case the additional ULI has changed e.g. due to WAB-node movement, the WAB-</w:t>
      </w:r>
      <w:proofErr w:type="spellStart"/>
      <w:r w:rsidRPr="00A14480">
        <w:rPr>
          <w:rFonts w:ascii="Arial" w:hAnsi="Arial" w:cs="Arial"/>
        </w:rPr>
        <w:t>gNB</w:t>
      </w:r>
      <w:proofErr w:type="spellEnd"/>
      <w:r w:rsidRPr="00A14480">
        <w:rPr>
          <w:rFonts w:ascii="Arial" w:hAnsi="Arial" w:cs="Arial"/>
        </w:rPr>
        <w:t xml:space="preserve"> derives the new additional ULI and it reports it to the network, if required by the CN via legacy procedures</w:t>
      </w:r>
      <w:r w:rsidRPr="00FB1256">
        <w:rPr>
          <w:rFonts w:ascii="Arial" w:hAnsi="Arial" w:cs="Arial"/>
        </w:rPr>
        <w:t xml:space="preserve">.” </w:t>
      </w:r>
    </w:p>
    <w:p w14:paraId="51232E06" w14:textId="77777777" w:rsidR="00974FA6" w:rsidRPr="00974FA6" w:rsidRDefault="00974FA6" w:rsidP="00974FA6">
      <w:pPr>
        <w:pStyle w:val="a0"/>
      </w:pPr>
    </w:p>
    <w:p w14:paraId="4DA96F20" w14:textId="77777777" w:rsidR="00851E43" w:rsidRDefault="00851E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18FB62" w14:textId="77777777" w:rsidR="00851E43" w:rsidRDefault="00851E4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</w:t>
      </w:r>
    </w:p>
    <w:p w14:paraId="7170D9DB" w14:textId="77777777" w:rsidR="00851E43" w:rsidRDefault="00851E4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 to take the above feedback into account.</w:t>
      </w:r>
    </w:p>
    <w:p w14:paraId="11629F1F" w14:textId="77777777" w:rsidR="00851E43" w:rsidRDefault="00851E43">
      <w:pPr>
        <w:rPr>
          <w:rFonts w:ascii="Arial" w:hAnsi="Arial" w:cs="Arial"/>
        </w:rPr>
      </w:pPr>
    </w:p>
    <w:p w14:paraId="0F7F25C8" w14:textId="77777777" w:rsidR="00851E43" w:rsidRDefault="00851E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1BD92201" w14:textId="77777777" w:rsidR="00851E43" w:rsidRDefault="00851E4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Wuhan, CN</w:t>
      </w:r>
    </w:p>
    <w:p w14:paraId="73FA4A9D" w14:textId="77777777" w:rsidR="007255A8" w:rsidRPr="007255A8" w:rsidRDefault="007255A8" w:rsidP="007255A8">
      <w:pPr>
        <w:rPr>
          <w:rFonts w:ascii="Arial" w:hAnsi="Arial" w:cs="Arial"/>
          <w:bCs/>
        </w:rPr>
      </w:pPr>
      <w:r w:rsidRPr="007255A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Malta, MT</w:t>
      </w:r>
    </w:p>
    <w:sectPr w:rsidR="007255A8" w:rsidRPr="007255A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742234" w16cex:dateUtc="2025-02-20T12:38:00Z"/>
  <w16cex:commentExtensible w16cex:durableId="2F1A9A24" w16cex:dateUtc="2025-02-20T12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33635" w14:textId="77777777" w:rsidR="008F3697" w:rsidRDefault="008F3697">
      <w:pPr>
        <w:spacing w:after="0"/>
      </w:pPr>
      <w:r>
        <w:separator/>
      </w:r>
    </w:p>
  </w:endnote>
  <w:endnote w:type="continuationSeparator" w:id="0">
    <w:p w14:paraId="55B7A415" w14:textId="77777777" w:rsidR="008F3697" w:rsidRDefault="008F36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3BA97" w14:textId="77777777" w:rsidR="00851E43" w:rsidRDefault="00851E43">
    <w:pPr>
      <w:pStyle w:val="af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436DB" w14:textId="77777777" w:rsidR="008F3697" w:rsidRDefault="008F3697">
      <w:pPr>
        <w:spacing w:after="0"/>
      </w:pPr>
      <w:r>
        <w:separator/>
      </w:r>
    </w:p>
  </w:footnote>
  <w:footnote w:type="continuationSeparator" w:id="0">
    <w:p w14:paraId="6C401BEF" w14:textId="77777777" w:rsidR="008F3697" w:rsidRDefault="008F36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0F70CF"/>
    <w:multiLevelType w:val="hybridMultilevel"/>
    <w:tmpl w:val="25BAB3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B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5A7B"/>
    <w:rsid w:val="00006EC3"/>
    <w:rsid w:val="00010364"/>
    <w:rsid w:val="00010BD8"/>
    <w:rsid w:val="000118C1"/>
    <w:rsid w:val="000122A7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495B"/>
    <w:rsid w:val="00026D82"/>
    <w:rsid w:val="000272C2"/>
    <w:rsid w:val="00027893"/>
    <w:rsid w:val="00027DB0"/>
    <w:rsid w:val="0003264F"/>
    <w:rsid w:val="000328B6"/>
    <w:rsid w:val="00034B1E"/>
    <w:rsid w:val="00034BE8"/>
    <w:rsid w:val="00035274"/>
    <w:rsid w:val="000357AB"/>
    <w:rsid w:val="0003709C"/>
    <w:rsid w:val="00037932"/>
    <w:rsid w:val="00037AC1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474F"/>
    <w:rsid w:val="0004534D"/>
    <w:rsid w:val="00045EA4"/>
    <w:rsid w:val="000460FF"/>
    <w:rsid w:val="000468D3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6F50"/>
    <w:rsid w:val="0005796B"/>
    <w:rsid w:val="00060111"/>
    <w:rsid w:val="0006051E"/>
    <w:rsid w:val="000608B0"/>
    <w:rsid w:val="00061408"/>
    <w:rsid w:val="00061643"/>
    <w:rsid w:val="000621C5"/>
    <w:rsid w:val="000628BE"/>
    <w:rsid w:val="00062A92"/>
    <w:rsid w:val="00063E17"/>
    <w:rsid w:val="00064D88"/>
    <w:rsid w:val="00064F84"/>
    <w:rsid w:val="000655C9"/>
    <w:rsid w:val="000657D2"/>
    <w:rsid w:val="0006587C"/>
    <w:rsid w:val="00065A5D"/>
    <w:rsid w:val="00065CA9"/>
    <w:rsid w:val="00065F8E"/>
    <w:rsid w:val="00066408"/>
    <w:rsid w:val="00067592"/>
    <w:rsid w:val="000675A5"/>
    <w:rsid w:val="00067786"/>
    <w:rsid w:val="00070859"/>
    <w:rsid w:val="000709A9"/>
    <w:rsid w:val="00070C0B"/>
    <w:rsid w:val="000714D4"/>
    <w:rsid w:val="00072272"/>
    <w:rsid w:val="000722B1"/>
    <w:rsid w:val="000725FB"/>
    <w:rsid w:val="0007321A"/>
    <w:rsid w:val="0007395A"/>
    <w:rsid w:val="0007395F"/>
    <w:rsid w:val="000741B4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0EE6"/>
    <w:rsid w:val="000915DC"/>
    <w:rsid w:val="000919D8"/>
    <w:rsid w:val="00093874"/>
    <w:rsid w:val="00093E6C"/>
    <w:rsid w:val="0009407C"/>
    <w:rsid w:val="0009523D"/>
    <w:rsid w:val="00095B66"/>
    <w:rsid w:val="00095C54"/>
    <w:rsid w:val="0009653E"/>
    <w:rsid w:val="00096770"/>
    <w:rsid w:val="0009691A"/>
    <w:rsid w:val="00096DF8"/>
    <w:rsid w:val="000A00B0"/>
    <w:rsid w:val="000A08A1"/>
    <w:rsid w:val="000A08F4"/>
    <w:rsid w:val="000A0A9E"/>
    <w:rsid w:val="000A0F63"/>
    <w:rsid w:val="000A2799"/>
    <w:rsid w:val="000A3646"/>
    <w:rsid w:val="000A48EA"/>
    <w:rsid w:val="000A4B75"/>
    <w:rsid w:val="000A5AD5"/>
    <w:rsid w:val="000A6116"/>
    <w:rsid w:val="000A6A29"/>
    <w:rsid w:val="000A7C63"/>
    <w:rsid w:val="000B1379"/>
    <w:rsid w:val="000B19F2"/>
    <w:rsid w:val="000B1CB1"/>
    <w:rsid w:val="000B1E99"/>
    <w:rsid w:val="000B2618"/>
    <w:rsid w:val="000B299C"/>
    <w:rsid w:val="000B2EE2"/>
    <w:rsid w:val="000B3102"/>
    <w:rsid w:val="000B31ED"/>
    <w:rsid w:val="000B373B"/>
    <w:rsid w:val="000B42F7"/>
    <w:rsid w:val="000B4333"/>
    <w:rsid w:val="000B43FD"/>
    <w:rsid w:val="000B4424"/>
    <w:rsid w:val="000B4470"/>
    <w:rsid w:val="000B52AA"/>
    <w:rsid w:val="000B5366"/>
    <w:rsid w:val="000B5E72"/>
    <w:rsid w:val="000B67DF"/>
    <w:rsid w:val="000B6BC6"/>
    <w:rsid w:val="000B6E8E"/>
    <w:rsid w:val="000B71F8"/>
    <w:rsid w:val="000B74EE"/>
    <w:rsid w:val="000B7F87"/>
    <w:rsid w:val="000B7FC1"/>
    <w:rsid w:val="000C0F2D"/>
    <w:rsid w:val="000C1A71"/>
    <w:rsid w:val="000C1C39"/>
    <w:rsid w:val="000C1F3C"/>
    <w:rsid w:val="000C304A"/>
    <w:rsid w:val="000C400C"/>
    <w:rsid w:val="000C4C66"/>
    <w:rsid w:val="000C4CC4"/>
    <w:rsid w:val="000C4D50"/>
    <w:rsid w:val="000C5F50"/>
    <w:rsid w:val="000C652F"/>
    <w:rsid w:val="000C6B50"/>
    <w:rsid w:val="000D09D0"/>
    <w:rsid w:val="000D13DF"/>
    <w:rsid w:val="000D21EE"/>
    <w:rsid w:val="000D2C38"/>
    <w:rsid w:val="000D3416"/>
    <w:rsid w:val="000D3625"/>
    <w:rsid w:val="000D3743"/>
    <w:rsid w:val="000D47B2"/>
    <w:rsid w:val="000D5EC7"/>
    <w:rsid w:val="000D5F09"/>
    <w:rsid w:val="000D601F"/>
    <w:rsid w:val="000D66BB"/>
    <w:rsid w:val="000D6C1D"/>
    <w:rsid w:val="000D75FE"/>
    <w:rsid w:val="000D77EF"/>
    <w:rsid w:val="000E0F5B"/>
    <w:rsid w:val="000E1F79"/>
    <w:rsid w:val="000E200C"/>
    <w:rsid w:val="000E26CB"/>
    <w:rsid w:val="000E29F0"/>
    <w:rsid w:val="000E33E2"/>
    <w:rsid w:val="000E3C72"/>
    <w:rsid w:val="000E3D14"/>
    <w:rsid w:val="000E3E59"/>
    <w:rsid w:val="000E3FB1"/>
    <w:rsid w:val="000E429A"/>
    <w:rsid w:val="000E5365"/>
    <w:rsid w:val="000E5393"/>
    <w:rsid w:val="000E5D8B"/>
    <w:rsid w:val="000E69D0"/>
    <w:rsid w:val="000F09F4"/>
    <w:rsid w:val="000F0D60"/>
    <w:rsid w:val="000F18C2"/>
    <w:rsid w:val="000F311B"/>
    <w:rsid w:val="000F343E"/>
    <w:rsid w:val="000F4C36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606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0BE7"/>
    <w:rsid w:val="00111278"/>
    <w:rsid w:val="00111671"/>
    <w:rsid w:val="00111FAD"/>
    <w:rsid w:val="0011275B"/>
    <w:rsid w:val="00113F59"/>
    <w:rsid w:val="00114EDF"/>
    <w:rsid w:val="00115C8A"/>
    <w:rsid w:val="00116464"/>
    <w:rsid w:val="00116868"/>
    <w:rsid w:val="001202EF"/>
    <w:rsid w:val="00120F1F"/>
    <w:rsid w:val="00121B9A"/>
    <w:rsid w:val="00121CDD"/>
    <w:rsid w:val="00122EC9"/>
    <w:rsid w:val="00123A58"/>
    <w:rsid w:val="00124BEE"/>
    <w:rsid w:val="00125009"/>
    <w:rsid w:val="00125055"/>
    <w:rsid w:val="0012526B"/>
    <w:rsid w:val="001256F6"/>
    <w:rsid w:val="00125FF3"/>
    <w:rsid w:val="00126BC6"/>
    <w:rsid w:val="00126D52"/>
    <w:rsid w:val="00127660"/>
    <w:rsid w:val="00130907"/>
    <w:rsid w:val="00131639"/>
    <w:rsid w:val="00132415"/>
    <w:rsid w:val="001332C6"/>
    <w:rsid w:val="0013393E"/>
    <w:rsid w:val="001344AC"/>
    <w:rsid w:val="001348C2"/>
    <w:rsid w:val="00134C72"/>
    <w:rsid w:val="00135463"/>
    <w:rsid w:val="00135565"/>
    <w:rsid w:val="00135822"/>
    <w:rsid w:val="0013637E"/>
    <w:rsid w:val="0013759C"/>
    <w:rsid w:val="001408D5"/>
    <w:rsid w:val="0014174D"/>
    <w:rsid w:val="00141B7B"/>
    <w:rsid w:val="00143077"/>
    <w:rsid w:val="00145DF3"/>
    <w:rsid w:val="0014632A"/>
    <w:rsid w:val="00146F4A"/>
    <w:rsid w:val="00147044"/>
    <w:rsid w:val="00147370"/>
    <w:rsid w:val="001479AB"/>
    <w:rsid w:val="001513F7"/>
    <w:rsid w:val="0015173F"/>
    <w:rsid w:val="00152F3F"/>
    <w:rsid w:val="00153438"/>
    <w:rsid w:val="00155E6A"/>
    <w:rsid w:val="00155F05"/>
    <w:rsid w:val="001561E2"/>
    <w:rsid w:val="00156575"/>
    <w:rsid w:val="00156DA2"/>
    <w:rsid w:val="00157EDA"/>
    <w:rsid w:val="00160215"/>
    <w:rsid w:val="001606A7"/>
    <w:rsid w:val="00161AF7"/>
    <w:rsid w:val="00161F92"/>
    <w:rsid w:val="001624B7"/>
    <w:rsid w:val="001625E9"/>
    <w:rsid w:val="00163C63"/>
    <w:rsid w:val="00164276"/>
    <w:rsid w:val="001657EC"/>
    <w:rsid w:val="00165A50"/>
    <w:rsid w:val="00165CAC"/>
    <w:rsid w:val="0017014E"/>
    <w:rsid w:val="001705D3"/>
    <w:rsid w:val="00170613"/>
    <w:rsid w:val="001710CF"/>
    <w:rsid w:val="00171E25"/>
    <w:rsid w:val="00172868"/>
    <w:rsid w:val="00172FBD"/>
    <w:rsid w:val="00173576"/>
    <w:rsid w:val="001735F9"/>
    <w:rsid w:val="00174796"/>
    <w:rsid w:val="001757DF"/>
    <w:rsid w:val="00175802"/>
    <w:rsid w:val="00177704"/>
    <w:rsid w:val="00177CF9"/>
    <w:rsid w:val="00180068"/>
    <w:rsid w:val="00180A5B"/>
    <w:rsid w:val="00180BD8"/>
    <w:rsid w:val="0018259A"/>
    <w:rsid w:val="00182706"/>
    <w:rsid w:val="00182A02"/>
    <w:rsid w:val="00182BCE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742"/>
    <w:rsid w:val="00190FF4"/>
    <w:rsid w:val="00192BAA"/>
    <w:rsid w:val="00192DD6"/>
    <w:rsid w:val="00192F4B"/>
    <w:rsid w:val="001948B8"/>
    <w:rsid w:val="00194E35"/>
    <w:rsid w:val="00195FFA"/>
    <w:rsid w:val="001975C6"/>
    <w:rsid w:val="00197BFF"/>
    <w:rsid w:val="001A13F4"/>
    <w:rsid w:val="001A14D3"/>
    <w:rsid w:val="001A3364"/>
    <w:rsid w:val="001A347F"/>
    <w:rsid w:val="001A34DF"/>
    <w:rsid w:val="001A34EF"/>
    <w:rsid w:val="001A3BBB"/>
    <w:rsid w:val="001A3CFE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78C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B78FF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51C1"/>
    <w:rsid w:val="001C781B"/>
    <w:rsid w:val="001D0491"/>
    <w:rsid w:val="001D0D7D"/>
    <w:rsid w:val="001D0EE5"/>
    <w:rsid w:val="001D0FA6"/>
    <w:rsid w:val="001D2918"/>
    <w:rsid w:val="001D2AA1"/>
    <w:rsid w:val="001D3091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180"/>
    <w:rsid w:val="001D7F10"/>
    <w:rsid w:val="001E03F1"/>
    <w:rsid w:val="001E08E5"/>
    <w:rsid w:val="001E0B90"/>
    <w:rsid w:val="001E1556"/>
    <w:rsid w:val="001E1601"/>
    <w:rsid w:val="001E1A8A"/>
    <w:rsid w:val="001E1DD9"/>
    <w:rsid w:val="001E2137"/>
    <w:rsid w:val="001E24DE"/>
    <w:rsid w:val="001E272E"/>
    <w:rsid w:val="001E3034"/>
    <w:rsid w:val="001E4009"/>
    <w:rsid w:val="001E4841"/>
    <w:rsid w:val="001E534F"/>
    <w:rsid w:val="001E5889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90E"/>
    <w:rsid w:val="001F4A96"/>
    <w:rsid w:val="001F57B8"/>
    <w:rsid w:val="001F6162"/>
    <w:rsid w:val="001F6DAE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351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7C7"/>
    <w:rsid w:val="00215DAE"/>
    <w:rsid w:val="002169FB"/>
    <w:rsid w:val="00216FA5"/>
    <w:rsid w:val="00216FB7"/>
    <w:rsid w:val="0021716C"/>
    <w:rsid w:val="00217310"/>
    <w:rsid w:val="0021742C"/>
    <w:rsid w:val="0021796E"/>
    <w:rsid w:val="00217F50"/>
    <w:rsid w:val="00220586"/>
    <w:rsid w:val="00220F9A"/>
    <w:rsid w:val="00222273"/>
    <w:rsid w:val="002226A7"/>
    <w:rsid w:val="00223777"/>
    <w:rsid w:val="00223931"/>
    <w:rsid w:val="002245EA"/>
    <w:rsid w:val="0022484B"/>
    <w:rsid w:val="00224D2F"/>
    <w:rsid w:val="00224D3E"/>
    <w:rsid w:val="00225075"/>
    <w:rsid w:val="00225AD9"/>
    <w:rsid w:val="00226759"/>
    <w:rsid w:val="002269D6"/>
    <w:rsid w:val="002275F9"/>
    <w:rsid w:val="0023073E"/>
    <w:rsid w:val="00231156"/>
    <w:rsid w:val="00231582"/>
    <w:rsid w:val="00231609"/>
    <w:rsid w:val="00231980"/>
    <w:rsid w:val="00232545"/>
    <w:rsid w:val="00234147"/>
    <w:rsid w:val="002342D9"/>
    <w:rsid w:val="00234775"/>
    <w:rsid w:val="00235BC6"/>
    <w:rsid w:val="00235DDB"/>
    <w:rsid w:val="002362CF"/>
    <w:rsid w:val="00236754"/>
    <w:rsid w:val="00236D1F"/>
    <w:rsid w:val="00236F82"/>
    <w:rsid w:val="00236FA1"/>
    <w:rsid w:val="002373D3"/>
    <w:rsid w:val="0024067F"/>
    <w:rsid w:val="002406FC"/>
    <w:rsid w:val="0024145B"/>
    <w:rsid w:val="002419AF"/>
    <w:rsid w:val="00241FA2"/>
    <w:rsid w:val="00243635"/>
    <w:rsid w:val="00243EF5"/>
    <w:rsid w:val="00243FC7"/>
    <w:rsid w:val="00244B07"/>
    <w:rsid w:val="00244C1F"/>
    <w:rsid w:val="00245040"/>
    <w:rsid w:val="00245214"/>
    <w:rsid w:val="0024529A"/>
    <w:rsid w:val="002454B3"/>
    <w:rsid w:val="002457EA"/>
    <w:rsid w:val="00245846"/>
    <w:rsid w:val="0024584D"/>
    <w:rsid w:val="00245AAB"/>
    <w:rsid w:val="00245D00"/>
    <w:rsid w:val="0024768A"/>
    <w:rsid w:val="00247887"/>
    <w:rsid w:val="00247BF2"/>
    <w:rsid w:val="00247E63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0AF9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79"/>
    <w:rsid w:val="00271BD7"/>
    <w:rsid w:val="002721CD"/>
    <w:rsid w:val="0027237C"/>
    <w:rsid w:val="00272555"/>
    <w:rsid w:val="00272B1B"/>
    <w:rsid w:val="00272E9D"/>
    <w:rsid w:val="00274612"/>
    <w:rsid w:val="00274E0E"/>
    <w:rsid w:val="002759AB"/>
    <w:rsid w:val="00276151"/>
    <w:rsid w:val="00276184"/>
    <w:rsid w:val="00276B1B"/>
    <w:rsid w:val="00276C45"/>
    <w:rsid w:val="00276F5F"/>
    <w:rsid w:val="002776B1"/>
    <w:rsid w:val="00277F42"/>
    <w:rsid w:val="0028012F"/>
    <w:rsid w:val="002808F5"/>
    <w:rsid w:val="00280B1C"/>
    <w:rsid w:val="002810BD"/>
    <w:rsid w:val="0028112F"/>
    <w:rsid w:val="00281B88"/>
    <w:rsid w:val="00281CB6"/>
    <w:rsid w:val="00282488"/>
    <w:rsid w:val="002839C1"/>
    <w:rsid w:val="0028440B"/>
    <w:rsid w:val="00284C7B"/>
    <w:rsid w:val="00286046"/>
    <w:rsid w:val="00286D86"/>
    <w:rsid w:val="0028722C"/>
    <w:rsid w:val="00287D70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7A8"/>
    <w:rsid w:val="002A00FB"/>
    <w:rsid w:val="002A0600"/>
    <w:rsid w:val="002A0ABA"/>
    <w:rsid w:val="002A0B18"/>
    <w:rsid w:val="002A19FD"/>
    <w:rsid w:val="002A22DB"/>
    <w:rsid w:val="002A278B"/>
    <w:rsid w:val="002A36D1"/>
    <w:rsid w:val="002A389A"/>
    <w:rsid w:val="002A42BE"/>
    <w:rsid w:val="002A49DF"/>
    <w:rsid w:val="002A517F"/>
    <w:rsid w:val="002A5553"/>
    <w:rsid w:val="002A6021"/>
    <w:rsid w:val="002A63DC"/>
    <w:rsid w:val="002A66E6"/>
    <w:rsid w:val="002A6E8D"/>
    <w:rsid w:val="002B038B"/>
    <w:rsid w:val="002B0E06"/>
    <w:rsid w:val="002B163C"/>
    <w:rsid w:val="002B239B"/>
    <w:rsid w:val="002B3C64"/>
    <w:rsid w:val="002B3F64"/>
    <w:rsid w:val="002B564C"/>
    <w:rsid w:val="002B5F7A"/>
    <w:rsid w:val="002B6635"/>
    <w:rsid w:val="002B67F2"/>
    <w:rsid w:val="002B735A"/>
    <w:rsid w:val="002B772B"/>
    <w:rsid w:val="002C18B9"/>
    <w:rsid w:val="002C1D4F"/>
    <w:rsid w:val="002C33B3"/>
    <w:rsid w:val="002C3EBD"/>
    <w:rsid w:val="002C419D"/>
    <w:rsid w:val="002C475A"/>
    <w:rsid w:val="002C49A8"/>
    <w:rsid w:val="002C528E"/>
    <w:rsid w:val="002C5DD1"/>
    <w:rsid w:val="002C6360"/>
    <w:rsid w:val="002C69A7"/>
    <w:rsid w:val="002C6F70"/>
    <w:rsid w:val="002C7372"/>
    <w:rsid w:val="002C7776"/>
    <w:rsid w:val="002C77F1"/>
    <w:rsid w:val="002D1244"/>
    <w:rsid w:val="002D18A8"/>
    <w:rsid w:val="002D23C9"/>
    <w:rsid w:val="002D27A1"/>
    <w:rsid w:val="002D27AA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30AD"/>
    <w:rsid w:val="003037A6"/>
    <w:rsid w:val="00304197"/>
    <w:rsid w:val="003049E0"/>
    <w:rsid w:val="00304E7D"/>
    <w:rsid w:val="00304EFC"/>
    <w:rsid w:val="00305ADB"/>
    <w:rsid w:val="00305EC8"/>
    <w:rsid w:val="003060D7"/>
    <w:rsid w:val="00306EDD"/>
    <w:rsid w:val="00310851"/>
    <w:rsid w:val="00310856"/>
    <w:rsid w:val="00311017"/>
    <w:rsid w:val="003114FE"/>
    <w:rsid w:val="003119EA"/>
    <w:rsid w:val="00311A2E"/>
    <w:rsid w:val="00311E5D"/>
    <w:rsid w:val="00312563"/>
    <w:rsid w:val="00312F4B"/>
    <w:rsid w:val="00313E46"/>
    <w:rsid w:val="00313FD6"/>
    <w:rsid w:val="003140FF"/>
    <w:rsid w:val="003146DB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812"/>
    <w:rsid w:val="00325CE6"/>
    <w:rsid w:val="003269AC"/>
    <w:rsid w:val="00326B6D"/>
    <w:rsid w:val="00326F52"/>
    <w:rsid w:val="00327C0E"/>
    <w:rsid w:val="00330098"/>
    <w:rsid w:val="0033018F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4131"/>
    <w:rsid w:val="00345515"/>
    <w:rsid w:val="0034567A"/>
    <w:rsid w:val="0034633F"/>
    <w:rsid w:val="0034654C"/>
    <w:rsid w:val="00346680"/>
    <w:rsid w:val="00347449"/>
    <w:rsid w:val="00347B3C"/>
    <w:rsid w:val="00347D52"/>
    <w:rsid w:val="0035112E"/>
    <w:rsid w:val="00351449"/>
    <w:rsid w:val="003514EE"/>
    <w:rsid w:val="00351B1F"/>
    <w:rsid w:val="00352B9D"/>
    <w:rsid w:val="003535AA"/>
    <w:rsid w:val="00353BA3"/>
    <w:rsid w:val="00354130"/>
    <w:rsid w:val="0035430C"/>
    <w:rsid w:val="0035497A"/>
    <w:rsid w:val="00355A52"/>
    <w:rsid w:val="00356003"/>
    <w:rsid w:val="00356E5C"/>
    <w:rsid w:val="00357380"/>
    <w:rsid w:val="003601BD"/>
    <w:rsid w:val="00360306"/>
    <w:rsid w:val="0036030B"/>
    <w:rsid w:val="003605AF"/>
    <w:rsid w:val="003606E3"/>
    <w:rsid w:val="00361D9A"/>
    <w:rsid w:val="0036219B"/>
    <w:rsid w:val="00362BDF"/>
    <w:rsid w:val="0036356F"/>
    <w:rsid w:val="0036466D"/>
    <w:rsid w:val="00364E0E"/>
    <w:rsid w:val="00365072"/>
    <w:rsid w:val="00365455"/>
    <w:rsid w:val="00365705"/>
    <w:rsid w:val="00365A48"/>
    <w:rsid w:val="00365FF7"/>
    <w:rsid w:val="003671BC"/>
    <w:rsid w:val="003671C7"/>
    <w:rsid w:val="00367E05"/>
    <w:rsid w:val="003702C1"/>
    <w:rsid w:val="00371733"/>
    <w:rsid w:val="003717A2"/>
    <w:rsid w:val="00371C29"/>
    <w:rsid w:val="0037213B"/>
    <w:rsid w:val="0037272C"/>
    <w:rsid w:val="00374090"/>
    <w:rsid w:val="003744B6"/>
    <w:rsid w:val="00374D79"/>
    <w:rsid w:val="00375CFE"/>
    <w:rsid w:val="00375E29"/>
    <w:rsid w:val="00376161"/>
    <w:rsid w:val="00376256"/>
    <w:rsid w:val="00376F58"/>
    <w:rsid w:val="0037708D"/>
    <w:rsid w:val="00377AFB"/>
    <w:rsid w:val="00377C18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35E0"/>
    <w:rsid w:val="0038458C"/>
    <w:rsid w:val="003849DC"/>
    <w:rsid w:val="003849DF"/>
    <w:rsid w:val="00385B24"/>
    <w:rsid w:val="00385DB3"/>
    <w:rsid w:val="00386156"/>
    <w:rsid w:val="003861F1"/>
    <w:rsid w:val="00387621"/>
    <w:rsid w:val="00390671"/>
    <w:rsid w:val="003911F3"/>
    <w:rsid w:val="00391300"/>
    <w:rsid w:val="0039176A"/>
    <w:rsid w:val="00392EFF"/>
    <w:rsid w:val="003936C3"/>
    <w:rsid w:val="003937DA"/>
    <w:rsid w:val="00393B7C"/>
    <w:rsid w:val="0039479E"/>
    <w:rsid w:val="00394A1A"/>
    <w:rsid w:val="00394BF4"/>
    <w:rsid w:val="003954D5"/>
    <w:rsid w:val="00395D2F"/>
    <w:rsid w:val="003966A9"/>
    <w:rsid w:val="0039677C"/>
    <w:rsid w:val="003967C2"/>
    <w:rsid w:val="00396E22"/>
    <w:rsid w:val="00397483"/>
    <w:rsid w:val="00397D25"/>
    <w:rsid w:val="00397D86"/>
    <w:rsid w:val="003A06D3"/>
    <w:rsid w:val="003A0DBA"/>
    <w:rsid w:val="003A29E4"/>
    <w:rsid w:val="003A2B9C"/>
    <w:rsid w:val="003A2C78"/>
    <w:rsid w:val="003A2D97"/>
    <w:rsid w:val="003A30E6"/>
    <w:rsid w:val="003A3970"/>
    <w:rsid w:val="003A4810"/>
    <w:rsid w:val="003A49C4"/>
    <w:rsid w:val="003A5045"/>
    <w:rsid w:val="003A5451"/>
    <w:rsid w:val="003A5538"/>
    <w:rsid w:val="003A5B50"/>
    <w:rsid w:val="003A5D4E"/>
    <w:rsid w:val="003A62BE"/>
    <w:rsid w:val="003A6B8F"/>
    <w:rsid w:val="003A7D67"/>
    <w:rsid w:val="003B0041"/>
    <w:rsid w:val="003B014F"/>
    <w:rsid w:val="003B12A3"/>
    <w:rsid w:val="003B1333"/>
    <w:rsid w:val="003B1726"/>
    <w:rsid w:val="003B1846"/>
    <w:rsid w:val="003B2549"/>
    <w:rsid w:val="003B2717"/>
    <w:rsid w:val="003B2C7E"/>
    <w:rsid w:val="003B3FE3"/>
    <w:rsid w:val="003B4AAD"/>
    <w:rsid w:val="003B4ABD"/>
    <w:rsid w:val="003B5E01"/>
    <w:rsid w:val="003B6F2D"/>
    <w:rsid w:val="003B6F4B"/>
    <w:rsid w:val="003B732B"/>
    <w:rsid w:val="003B7802"/>
    <w:rsid w:val="003B7DA4"/>
    <w:rsid w:val="003C01E6"/>
    <w:rsid w:val="003C05A3"/>
    <w:rsid w:val="003C0D0A"/>
    <w:rsid w:val="003C1656"/>
    <w:rsid w:val="003C19D3"/>
    <w:rsid w:val="003C221B"/>
    <w:rsid w:val="003C30AB"/>
    <w:rsid w:val="003C3946"/>
    <w:rsid w:val="003C41F6"/>
    <w:rsid w:val="003C432B"/>
    <w:rsid w:val="003C45C8"/>
    <w:rsid w:val="003C4A2E"/>
    <w:rsid w:val="003C4AC6"/>
    <w:rsid w:val="003C4FA1"/>
    <w:rsid w:val="003C6867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25D"/>
    <w:rsid w:val="003D44D6"/>
    <w:rsid w:val="003D4A74"/>
    <w:rsid w:val="003D5F44"/>
    <w:rsid w:val="003D6CE7"/>
    <w:rsid w:val="003D6D3C"/>
    <w:rsid w:val="003D6FD8"/>
    <w:rsid w:val="003D7365"/>
    <w:rsid w:val="003D78BD"/>
    <w:rsid w:val="003E0FA8"/>
    <w:rsid w:val="003E10FC"/>
    <w:rsid w:val="003E1593"/>
    <w:rsid w:val="003E1D87"/>
    <w:rsid w:val="003E213D"/>
    <w:rsid w:val="003E2302"/>
    <w:rsid w:val="003E2BAA"/>
    <w:rsid w:val="003E2D0B"/>
    <w:rsid w:val="003E2E07"/>
    <w:rsid w:val="003E33EC"/>
    <w:rsid w:val="003E3579"/>
    <w:rsid w:val="003E38E1"/>
    <w:rsid w:val="003E425A"/>
    <w:rsid w:val="003E5E26"/>
    <w:rsid w:val="003E6BDC"/>
    <w:rsid w:val="003E7015"/>
    <w:rsid w:val="003E7166"/>
    <w:rsid w:val="003E740C"/>
    <w:rsid w:val="003E7C09"/>
    <w:rsid w:val="003E7EEA"/>
    <w:rsid w:val="003F044E"/>
    <w:rsid w:val="003F0FA1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A91"/>
    <w:rsid w:val="003F6C19"/>
    <w:rsid w:val="004003E9"/>
    <w:rsid w:val="004004CB"/>
    <w:rsid w:val="00400778"/>
    <w:rsid w:val="00400F11"/>
    <w:rsid w:val="00401007"/>
    <w:rsid w:val="00401100"/>
    <w:rsid w:val="00404509"/>
    <w:rsid w:val="00404570"/>
    <w:rsid w:val="00406859"/>
    <w:rsid w:val="00407489"/>
    <w:rsid w:val="00407CE8"/>
    <w:rsid w:val="00407FD1"/>
    <w:rsid w:val="00410193"/>
    <w:rsid w:val="0041020C"/>
    <w:rsid w:val="00410290"/>
    <w:rsid w:val="004109C7"/>
    <w:rsid w:val="00411311"/>
    <w:rsid w:val="004115AC"/>
    <w:rsid w:val="00411685"/>
    <w:rsid w:val="0041243F"/>
    <w:rsid w:val="0041316E"/>
    <w:rsid w:val="00413A53"/>
    <w:rsid w:val="00413B95"/>
    <w:rsid w:val="004146A4"/>
    <w:rsid w:val="00414DF8"/>
    <w:rsid w:val="00415450"/>
    <w:rsid w:val="004155B5"/>
    <w:rsid w:val="00415694"/>
    <w:rsid w:val="004159C3"/>
    <w:rsid w:val="00415E4B"/>
    <w:rsid w:val="004160FE"/>
    <w:rsid w:val="004166BD"/>
    <w:rsid w:val="004169A0"/>
    <w:rsid w:val="00417F42"/>
    <w:rsid w:val="00420515"/>
    <w:rsid w:val="00420767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5D25"/>
    <w:rsid w:val="00427527"/>
    <w:rsid w:val="00427B39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603"/>
    <w:rsid w:val="004409A2"/>
    <w:rsid w:val="00440E80"/>
    <w:rsid w:val="00441971"/>
    <w:rsid w:val="00441B18"/>
    <w:rsid w:val="00443A04"/>
    <w:rsid w:val="00444F0D"/>
    <w:rsid w:val="00444F7E"/>
    <w:rsid w:val="004450C2"/>
    <w:rsid w:val="004453DC"/>
    <w:rsid w:val="00445CD9"/>
    <w:rsid w:val="00446B20"/>
    <w:rsid w:val="00446BBE"/>
    <w:rsid w:val="00446E33"/>
    <w:rsid w:val="00446E40"/>
    <w:rsid w:val="00450667"/>
    <w:rsid w:val="00451109"/>
    <w:rsid w:val="00451A64"/>
    <w:rsid w:val="00451D6A"/>
    <w:rsid w:val="0045203C"/>
    <w:rsid w:val="00452082"/>
    <w:rsid w:val="004521BA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57B66"/>
    <w:rsid w:val="004626B3"/>
    <w:rsid w:val="00462924"/>
    <w:rsid w:val="0046515B"/>
    <w:rsid w:val="004658D5"/>
    <w:rsid w:val="00465F74"/>
    <w:rsid w:val="004663C6"/>
    <w:rsid w:val="00466D35"/>
    <w:rsid w:val="0046773A"/>
    <w:rsid w:val="00467946"/>
    <w:rsid w:val="00467F8A"/>
    <w:rsid w:val="0047006E"/>
    <w:rsid w:val="0047203D"/>
    <w:rsid w:val="00473BE9"/>
    <w:rsid w:val="0047479E"/>
    <w:rsid w:val="004748C2"/>
    <w:rsid w:val="00474BF8"/>
    <w:rsid w:val="004751BD"/>
    <w:rsid w:val="0047643C"/>
    <w:rsid w:val="004765CE"/>
    <w:rsid w:val="004768C0"/>
    <w:rsid w:val="00476D08"/>
    <w:rsid w:val="00476DC9"/>
    <w:rsid w:val="00476ECA"/>
    <w:rsid w:val="00477B6D"/>
    <w:rsid w:val="00477C65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C0A"/>
    <w:rsid w:val="0049052E"/>
    <w:rsid w:val="004905E8"/>
    <w:rsid w:val="004908CB"/>
    <w:rsid w:val="00491DCE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7722"/>
    <w:rsid w:val="004A0225"/>
    <w:rsid w:val="004A04D5"/>
    <w:rsid w:val="004A0B3C"/>
    <w:rsid w:val="004A16BC"/>
    <w:rsid w:val="004A1907"/>
    <w:rsid w:val="004A1D98"/>
    <w:rsid w:val="004A26AA"/>
    <w:rsid w:val="004A2C28"/>
    <w:rsid w:val="004A34B2"/>
    <w:rsid w:val="004A3553"/>
    <w:rsid w:val="004A425A"/>
    <w:rsid w:val="004A4781"/>
    <w:rsid w:val="004A4A25"/>
    <w:rsid w:val="004A4CAD"/>
    <w:rsid w:val="004A5138"/>
    <w:rsid w:val="004A5402"/>
    <w:rsid w:val="004A5B70"/>
    <w:rsid w:val="004A61D1"/>
    <w:rsid w:val="004A63D6"/>
    <w:rsid w:val="004A7088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2B"/>
    <w:rsid w:val="004B6648"/>
    <w:rsid w:val="004B673D"/>
    <w:rsid w:val="004B6E14"/>
    <w:rsid w:val="004B702B"/>
    <w:rsid w:val="004B77FD"/>
    <w:rsid w:val="004B79CA"/>
    <w:rsid w:val="004B7D4F"/>
    <w:rsid w:val="004C04A4"/>
    <w:rsid w:val="004C2634"/>
    <w:rsid w:val="004C5261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6157"/>
    <w:rsid w:val="004D6EBA"/>
    <w:rsid w:val="004E052D"/>
    <w:rsid w:val="004E107D"/>
    <w:rsid w:val="004E17F3"/>
    <w:rsid w:val="004E1CD4"/>
    <w:rsid w:val="004E27C2"/>
    <w:rsid w:val="004E2DD0"/>
    <w:rsid w:val="004E3173"/>
    <w:rsid w:val="004E388D"/>
    <w:rsid w:val="004E3EDD"/>
    <w:rsid w:val="004E3F03"/>
    <w:rsid w:val="004E40DA"/>
    <w:rsid w:val="004E4A67"/>
    <w:rsid w:val="004E5B3C"/>
    <w:rsid w:val="004E5B90"/>
    <w:rsid w:val="004E682F"/>
    <w:rsid w:val="004E7354"/>
    <w:rsid w:val="004F035F"/>
    <w:rsid w:val="004F0812"/>
    <w:rsid w:val="004F0D27"/>
    <w:rsid w:val="004F27E3"/>
    <w:rsid w:val="004F4681"/>
    <w:rsid w:val="004F4D5C"/>
    <w:rsid w:val="004F4E6C"/>
    <w:rsid w:val="004F51EC"/>
    <w:rsid w:val="004F5B51"/>
    <w:rsid w:val="004F6578"/>
    <w:rsid w:val="004F6B2A"/>
    <w:rsid w:val="004F6CC8"/>
    <w:rsid w:val="004F6EE9"/>
    <w:rsid w:val="004F6F0E"/>
    <w:rsid w:val="004F793F"/>
    <w:rsid w:val="004F7C78"/>
    <w:rsid w:val="005008A9"/>
    <w:rsid w:val="00501BC0"/>
    <w:rsid w:val="00501DB7"/>
    <w:rsid w:val="00504B60"/>
    <w:rsid w:val="00504DFA"/>
    <w:rsid w:val="0050677A"/>
    <w:rsid w:val="00507D74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201FF"/>
    <w:rsid w:val="0052144C"/>
    <w:rsid w:val="005219CF"/>
    <w:rsid w:val="0052203A"/>
    <w:rsid w:val="005226E1"/>
    <w:rsid w:val="00522E76"/>
    <w:rsid w:val="00523A66"/>
    <w:rsid w:val="00524B1F"/>
    <w:rsid w:val="005255BD"/>
    <w:rsid w:val="0052602C"/>
    <w:rsid w:val="00527748"/>
    <w:rsid w:val="00527C25"/>
    <w:rsid w:val="0053126E"/>
    <w:rsid w:val="00532E81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C6E"/>
    <w:rsid w:val="0054340B"/>
    <w:rsid w:val="0054447A"/>
    <w:rsid w:val="00544CB9"/>
    <w:rsid w:val="00545BD2"/>
    <w:rsid w:val="0054602B"/>
    <w:rsid w:val="005469C2"/>
    <w:rsid w:val="00546BA0"/>
    <w:rsid w:val="00551B70"/>
    <w:rsid w:val="00551CB1"/>
    <w:rsid w:val="005521D1"/>
    <w:rsid w:val="00553808"/>
    <w:rsid w:val="00553EBF"/>
    <w:rsid w:val="00553FD9"/>
    <w:rsid w:val="005540D6"/>
    <w:rsid w:val="00554274"/>
    <w:rsid w:val="00555912"/>
    <w:rsid w:val="00555914"/>
    <w:rsid w:val="0055647A"/>
    <w:rsid w:val="00557465"/>
    <w:rsid w:val="0055756B"/>
    <w:rsid w:val="005605B4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66BB2"/>
    <w:rsid w:val="0057041C"/>
    <w:rsid w:val="005717EE"/>
    <w:rsid w:val="00571F1F"/>
    <w:rsid w:val="00572265"/>
    <w:rsid w:val="0057254F"/>
    <w:rsid w:val="00572E70"/>
    <w:rsid w:val="00572ECB"/>
    <w:rsid w:val="0057459F"/>
    <w:rsid w:val="00574A62"/>
    <w:rsid w:val="00574BC6"/>
    <w:rsid w:val="00574C6B"/>
    <w:rsid w:val="00574F31"/>
    <w:rsid w:val="00575165"/>
    <w:rsid w:val="0057658B"/>
    <w:rsid w:val="00576881"/>
    <w:rsid w:val="00576F24"/>
    <w:rsid w:val="00577241"/>
    <w:rsid w:val="00577685"/>
    <w:rsid w:val="00577FA0"/>
    <w:rsid w:val="00580204"/>
    <w:rsid w:val="00580710"/>
    <w:rsid w:val="00581C33"/>
    <w:rsid w:val="00582C7D"/>
    <w:rsid w:val="0058306A"/>
    <w:rsid w:val="0058332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0A00"/>
    <w:rsid w:val="0059110D"/>
    <w:rsid w:val="0059335E"/>
    <w:rsid w:val="00593685"/>
    <w:rsid w:val="005936C0"/>
    <w:rsid w:val="00593707"/>
    <w:rsid w:val="00593C4B"/>
    <w:rsid w:val="005944BA"/>
    <w:rsid w:val="00594593"/>
    <w:rsid w:val="00594814"/>
    <w:rsid w:val="0059522F"/>
    <w:rsid w:val="005957DB"/>
    <w:rsid w:val="00595834"/>
    <w:rsid w:val="005964A1"/>
    <w:rsid w:val="00596524"/>
    <w:rsid w:val="00596653"/>
    <w:rsid w:val="005A037D"/>
    <w:rsid w:val="005A067C"/>
    <w:rsid w:val="005A09C4"/>
    <w:rsid w:val="005A0C45"/>
    <w:rsid w:val="005A11E4"/>
    <w:rsid w:val="005A1985"/>
    <w:rsid w:val="005A3525"/>
    <w:rsid w:val="005A3BB9"/>
    <w:rsid w:val="005A4E90"/>
    <w:rsid w:val="005A52A4"/>
    <w:rsid w:val="005A5354"/>
    <w:rsid w:val="005A5F31"/>
    <w:rsid w:val="005A7614"/>
    <w:rsid w:val="005A7A99"/>
    <w:rsid w:val="005B0392"/>
    <w:rsid w:val="005B04DB"/>
    <w:rsid w:val="005B07CB"/>
    <w:rsid w:val="005B10FF"/>
    <w:rsid w:val="005B1303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707"/>
    <w:rsid w:val="005C1B69"/>
    <w:rsid w:val="005C25F5"/>
    <w:rsid w:val="005C3B50"/>
    <w:rsid w:val="005C3E3F"/>
    <w:rsid w:val="005C4BB4"/>
    <w:rsid w:val="005C5754"/>
    <w:rsid w:val="005C58D3"/>
    <w:rsid w:val="005C59F8"/>
    <w:rsid w:val="005C5A3A"/>
    <w:rsid w:val="005C66E7"/>
    <w:rsid w:val="005C735F"/>
    <w:rsid w:val="005C73E4"/>
    <w:rsid w:val="005C7600"/>
    <w:rsid w:val="005C7D97"/>
    <w:rsid w:val="005D08D7"/>
    <w:rsid w:val="005D1B31"/>
    <w:rsid w:val="005D1C9A"/>
    <w:rsid w:val="005D2BAD"/>
    <w:rsid w:val="005D2C12"/>
    <w:rsid w:val="005D3410"/>
    <w:rsid w:val="005D3851"/>
    <w:rsid w:val="005D45A7"/>
    <w:rsid w:val="005D4EC9"/>
    <w:rsid w:val="005D5649"/>
    <w:rsid w:val="005D5873"/>
    <w:rsid w:val="005D5E79"/>
    <w:rsid w:val="005D73AD"/>
    <w:rsid w:val="005E01DC"/>
    <w:rsid w:val="005E03B5"/>
    <w:rsid w:val="005E110E"/>
    <w:rsid w:val="005E1869"/>
    <w:rsid w:val="005E190C"/>
    <w:rsid w:val="005E1F8E"/>
    <w:rsid w:val="005E211B"/>
    <w:rsid w:val="005E21F2"/>
    <w:rsid w:val="005E2881"/>
    <w:rsid w:val="005E3394"/>
    <w:rsid w:val="005E3510"/>
    <w:rsid w:val="005E3954"/>
    <w:rsid w:val="005E3994"/>
    <w:rsid w:val="005E401A"/>
    <w:rsid w:val="005E6AE4"/>
    <w:rsid w:val="005E6C8F"/>
    <w:rsid w:val="005F096E"/>
    <w:rsid w:val="005F0C27"/>
    <w:rsid w:val="005F336D"/>
    <w:rsid w:val="005F398B"/>
    <w:rsid w:val="005F4A00"/>
    <w:rsid w:val="005F4D7C"/>
    <w:rsid w:val="005F7203"/>
    <w:rsid w:val="005F72E2"/>
    <w:rsid w:val="005F7628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191D"/>
    <w:rsid w:val="0060323B"/>
    <w:rsid w:val="00603734"/>
    <w:rsid w:val="006047D9"/>
    <w:rsid w:val="00604E84"/>
    <w:rsid w:val="0060669F"/>
    <w:rsid w:val="00606973"/>
    <w:rsid w:val="00606E0E"/>
    <w:rsid w:val="006075AE"/>
    <w:rsid w:val="00607961"/>
    <w:rsid w:val="00610142"/>
    <w:rsid w:val="00613778"/>
    <w:rsid w:val="00613945"/>
    <w:rsid w:val="0061595A"/>
    <w:rsid w:val="00615ED5"/>
    <w:rsid w:val="00617660"/>
    <w:rsid w:val="00621DAE"/>
    <w:rsid w:val="0062266E"/>
    <w:rsid w:val="0062300D"/>
    <w:rsid w:val="00623189"/>
    <w:rsid w:val="00623B0E"/>
    <w:rsid w:val="00623D9C"/>
    <w:rsid w:val="00623ECC"/>
    <w:rsid w:val="006245AB"/>
    <w:rsid w:val="00624A55"/>
    <w:rsid w:val="00624B00"/>
    <w:rsid w:val="00624F2B"/>
    <w:rsid w:val="00625BB8"/>
    <w:rsid w:val="00625C16"/>
    <w:rsid w:val="0062617A"/>
    <w:rsid w:val="00627B80"/>
    <w:rsid w:val="00630394"/>
    <w:rsid w:val="00631765"/>
    <w:rsid w:val="006319B1"/>
    <w:rsid w:val="00631B67"/>
    <w:rsid w:val="00631D2E"/>
    <w:rsid w:val="006322C6"/>
    <w:rsid w:val="0063236D"/>
    <w:rsid w:val="00632475"/>
    <w:rsid w:val="006333C8"/>
    <w:rsid w:val="0063343D"/>
    <w:rsid w:val="00633EA0"/>
    <w:rsid w:val="00633FA8"/>
    <w:rsid w:val="006353D1"/>
    <w:rsid w:val="0063666C"/>
    <w:rsid w:val="00636B0A"/>
    <w:rsid w:val="00636C85"/>
    <w:rsid w:val="006400DD"/>
    <w:rsid w:val="006404A9"/>
    <w:rsid w:val="00640713"/>
    <w:rsid w:val="00641107"/>
    <w:rsid w:val="006413F3"/>
    <w:rsid w:val="006421A4"/>
    <w:rsid w:val="00642927"/>
    <w:rsid w:val="00643520"/>
    <w:rsid w:val="006439CB"/>
    <w:rsid w:val="00643B03"/>
    <w:rsid w:val="006445D4"/>
    <w:rsid w:val="006446F6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EED"/>
    <w:rsid w:val="00657139"/>
    <w:rsid w:val="006575C9"/>
    <w:rsid w:val="0066118B"/>
    <w:rsid w:val="00662B84"/>
    <w:rsid w:val="006655AB"/>
    <w:rsid w:val="00665A85"/>
    <w:rsid w:val="00665FCA"/>
    <w:rsid w:val="00666D87"/>
    <w:rsid w:val="00666E4C"/>
    <w:rsid w:val="0067073F"/>
    <w:rsid w:val="00670755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A0"/>
    <w:rsid w:val="00681DE2"/>
    <w:rsid w:val="00684859"/>
    <w:rsid w:val="00684F92"/>
    <w:rsid w:val="006854B4"/>
    <w:rsid w:val="006856C0"/>
    <w:rsid w:val="0068627C"/>
    <w:rsid w:val="00686346"/>
    <w:rsid w:val="00686440"/>
    <w:rsid w:val="00686AFA"/>
    <w:rsid w:val="00687230"/>
    <w:rsid w:val="00690760"/>
    <w:rsid w:val="00690BFD"/>
    <w:rsid w:val="00690FE9"/>
    <w:rsid w:val="00691077"/>
    <w:rsid w:val="00691314"/>
    <w:rsid w:val="006913A5"/>
    <w:rsid w:val="006918D8"/>
    <w:rsid w:val="00691A36"/>
    <w:rsid w:val="00692A3B"/>
    <w:rsid w:val="00693307"/>
    <w:rsid w:val="0069425A"/>
    <w:rsid w:val="00694FA4"/>
    <w:rsid w:val="00695E96"/>
    <w:rsid w:val="006969C5"/>
    <w:rsid w:val="00697242"/>
    <w:rsid w:val="006A00E6"/>
    <w:rsid w:val="006A08F7"/>
    <w:rsid w:val="006A2323"/>
    <w:rsid w:val="006A2506"/>
    <w:rsid w:val="006A2F63"/>
    <w:rsid w:val="006A35E1"/>
    <w:rsid w:val="006A371B"/>
    <w:rsid w:val="006A39FE"/>
    <w:rsid w:val="006A4025"/>
    <w:rsid w:val="006A49FB"/>
    <w:rsid w:val="006A58FB"/>
    <w:rsid w:val="006A5A62"/>
    <w:rsid w:val="006A5A70"/>
    <w:rsid w:val="006A6B22"/>
    <w:rsid w:val="006A70EC"/>
    <w:rsid w:val="006A7D3E"/>
    <w:rsid w:val="006B0B62"/>
    <w:rsid w:val="006B1C4F"/>
    <w:rsid w:val="006B1D40"/>
    <w:rsid w:val="006B27C7"/>
    <w:rsid w:val="006B3431"/>
    <w:rsid w:val="006B3516"/>
    <w:rsid w:val="006B39EC"/>
    <w:rsid w:val="006B3E7F"/>
    <w:rsid w:val="006B46D3"/>
    <w:rsid w:val="006B476E"/>
    <w:rsid w:val="006B5DDE"/>
    <w:rsid w:val="006B7932"/>
    <w:rsid w:val="006C00F9"/>
    <w:rsid w:val="006C24A4"/>
    <w:rsid w:val="006C3664"/>
    <w:rsid w:val="006C3F52"/>
    <w:rsid w:val="006C447A"/>
    <w:rsid w:val="006C44DC"/>
    <w:rsid w:val="006C6390"/>
    <w:rsid w:val="006C6A3E"/>
    <w:rsid w:val="006D0570"/>
    <w:rsid w:val="006D06A8"/>
    <w:rsid w:val="006D0E8A"/>
    <w:rsid w:val="006D10B7"/>
    <w:rsid w:val="006D10F4"/>
    <w:rsid w:val="006D2151"/>
    <w:rsid w:val="006D2179"/>
    <w:rsid w:val="006D2207"/>
    <w:rsid w:val="006D3EC7"/>
    <w:rsid w:val="006D443F"/>
    <w:rsid w:val="006D4A22"/>
    <w:rsid w:val="006D4CE7"/>
    <w:rsid w:val="006D4D10"/>
    <w:rsid w:val="006D4EB3"/>
    <w:rsid w:val="006D5C75"/>
    <w:rsid w:val="006D6652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E39"/>
    <w:rsid w:val="006E5D95"/>
    <w:rsid w:val="006E66A6"/>
    <w:rsid w:val="006E6BA8"/>
    <w:rsid w:val="006E7D76"/>
    <w:rsid w:val="006F12FE"/>
    <w:rsid w:val="006F14D7"/>
    <w:rsid w:val="006F2930"/>
    <w:rsid w:val="006F2DBF"/>
    <w:rsid w:val="006F3672"/>
    <w:rsid w:val="006F372E"/>
    <w:rsid w:val="006F3C81"/>
    <w:rsid w:val="006F4381"/>
    <w:rsid w:val="006F7BAF"/>
    <w:rsid w:val="007007B6"/>
    <w:rsid w:val="00700F9E"/>
    <w:rsid w:val="00701106"/>
    <w:rsid w:val="00701456"/>
    <w:rsid w:val="0070171E"/>
    <w:rsid w:val="0070197B"/>
    <w:rsid w:val="00701C39"/>
    <w:rsid w:val="00702380"/>
    <w:rsid w:val="0070245C"/>
    <w:rsid w:val="007027DF"/>
    <w:rsid w:val="00703304"/>
    <w:rsid w:val="00703BD1"/>
    <w:rsid w:val="00703C3E"/>
    <w:rsid w:val="00703EDD"/>
    <w:rsid w:val="007041C8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15C7"/>
    <w:rsid w:val="0071262E"/>
    <w:rsid w:val="00712772"/>
    <w:rsid w:val="007138AE"/>
    <w:rsid w:val="00714557"/>
    <w:rsid w:val="00714D46"/>
    <w:rsid w:val="007151CD"/>
    <w:rsid w:val="007153A4"/>
    <w:rsid w:val="00715567"/>
    <w:rsid w:val="0071599C"/>
    <w:rsid w:val="00715BA2"/>
    <w:rsid w:val="00716021"/>
    <w:rsid w:val="007170EE"/>
    <w:rsid w:val="007171C1"/>
    <w:rsid w:val="00717C45"/>
    <w:rsid w:val="00720C3C"/>
    <w:rsid w:val="00720D13"/>
    <w:rsid w:val="00720E1E"/>
    <w:rsid w:val="0072169B"/>
    <w:rsid w:val="00721B12"/>
    <w:rsid w:val="007228EC"/>
    <w:rsid w:val="00723783"/>
    <w:rsid w:val="00724238"/>
    <w:rsid w:val="00724ACB"/>
    <w:rsid w:val="007253D0"/>
    <w:rsid w:val="007255A8"/>
    <w:rsid w:val="0072595F"/>
    <w:rsid w:val="007259C1"/>
    <w:rsid w:val="00725F56"/>
    <w:rsid w:val="00726983"/>
    <w:rsid w:val="00726A41"/>
    <w:rsid w:val="00727086"/>
    <w:rsid w:val="00730B01"/>
    <w:rsid w:val="00731433"/>
    <w:rsid w:val="00731C07"/>
    <w:rsid w:val="00732149"/>
    <w:rsid w:val="00732291"/>
    <w:rsid w:val="00732400"/>
    <w:rsid w:val="00732AC5"/>
    <w:rsid w:val="007334C5"/>
    <w:rsid w:val="00733E5A"/>
    <w:rsid w:val="00734C08"/>
    <w:rsid w:val="00735FB4"/>
    <w:rsid w:val="00736EDC"/>
    <w:rsid w:val="00736F63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BA"/>
    <w:rsid w:val="007430E3"/>
    <w:rsid w:val="007431F4"/>
    <w:rsid w:val="007439C0"/>
    <w:rsid w:val="00743B60"/>
    <w:rsid w:val="00743F91"/>
    <w:rsid w:val="007443AD"/>
    <w:rsid w:val="00744C94"/>
    <w:rsid w:val="0074594D"/>
    <w:rsid w:val="00745EF2"/>
    <w:rsid w:val="00746507"/>
    <w:rsid w:val="00751640"/>
    <w:rsid w:val="007520D7"/>
    <w:rsid w:val="00753004"/>
    <w:rsid w:val="0075361B"/>
    <w:rsid w:val="00753DFF"/>
    <w:rsid w:val="00754072"/>
    <w:rsid w:val="0075464D"/>
    <w:rsid w:val="007547AD"/>
    <w:rsid w:val="00754971"/>
    <w:rsid w:val="007558B8"/>
    <w:rsid w:val="00755E65"/>
    <w:rsid w:val="00755F13"/>
    <w:rsid w:val="007565FB"/>
    <w:rsid w:val="007569F1"/>
    <w:rsid w:val="00756DA8"/>
    <w:rsid w:val="00762689"/>
    <w:rsid w:val="007629D3"/>
    <w:rsid w:val="00765BF8"/>
    <w:rsid w:val="00766128"/>
    <w:rsid w:val="00766F45"/>
    <w:rsid w:val="00767CB9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3BDA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3D31"/>
    <w:rsid w:val="00785743"/>
    <w:rsid w:val="007877D9"/>
    <w:rsid w:val="00787C3A"/>
    <w:rsid w:val="00787EAD"/>
    <w:rsid w:val="007902A8"/>
    <w:rsid w:val="00790A59"/>
    <w:rsid w:val="007911B8"/>
    <w:rsid w:val="00791205"/>
    <w:rsid w:val="00793519"/>
    <w:rsid w:val="0079387B"/>
    <w:rsid w:val="00793BB8"/>
    <w:rsid w:val="0079401D"/>
    <w:rsid w:val="007942CB"/>
    <w:rsid w:val="00794754"/>
    <w:rsid w:val="0079515D"/>
    <w:rsid w:val="0079561D"/>
    <w:rsid w:val="00795B18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D49"/>
    <w:rsid w:val="007A2369"/>
    <w:rsid w:val="007A2F1B"/>
    <w:rsid w:val="007A3850"/>
    <w:rsid w:val="007A3A9D"/>
    <w:rsid w:val="007A3C41"/>
    <w:rsid w:val="007A4890"/>
    <w:rsid w:val="007A4947"/>
    <w:rsid w:val="007A4BF5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42DC"/>
    <w:rsid w:val="007B5023"/>
    <w:rsid w:val="007B56AF"/>
    <w:rsid w:val="007B5F14"/>
    <w:rsid w:val="007B6821"/>
    <w:rsid w:val="007B6BD8"/>
    <w:rsid w:val="007B6F11"/>
    <w:rsid w:val="007B7EE3"/>
    <w:rsid w:val="007C020A"/>
    <w:rsid w:val="007C0962"/>
    <w:rsid w:val="007C15AB"/>
    <w:rsid w:val="007C1645"/>
    <w:rsid w:val="007C26E1"/>
    <w:rsid w:val="007C285E"/>
    <w:rsid w:val="007C32A9"/>
    <w:rsid w:val="007C59F0"/>
    <w:rsid w:val="007C5EA5"/>
    <w:rsid w:val="007C61E7"/>
    <w:rsid w:val="007C6539"/>
    <w:rsid w:val="007C6ADD"/>
    <w:rsid w:val="007D0AA3"/>
    <w:rsid w:val="007D1E78"/>
    <w:rsid w:val="007D2019"/>
    <w:rsid w:val="007D32CE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C13"/>
    <w:rsid w:val="007E5E2C"/>
    <w:rsid w:val="007E6C94"/>
    <w:rsid w:val="007E7536"/>
    <w:rsid w:val="007E7A0D"/>
    <w:rsid w:val="007E7E8D"/>
    <w:rsid w:val="007F06B1"/>
    <w:rsid w:val="007F0C67"/>
    <w:rsid w:val="007F1971"/>
    <w:rsid w:val="007F2047"/>
    <w:rsid w:val="007F2075"/>
    <w:rsid w:val="007F28F9"/>
    <w:rsid w:val="007F3620"/>
    <w:rsid w:val="007F42D7"/>
    <w:rsid w:val="007F45B3"/>
    <w:rsid w:val="007F4677"/>
    <w:rsid w:val="007F5574"/>
    <w:rsid w:val="007F65B6"/>
    <w:rsid w:val="007F6850"/>
    <w:rsid w:val="00802578"/>
    <w:rsid w:val="00802DC7"/>
    <w:rsid w:val="00802DDA"/>
    <w:rsid w:val="008032D8"/>
    <w:rsid w:val="0080331A"/>
    <w:rsid w:val="008041A7"/>
    <w:rsid w:val="00804E81"/>
    <w:rsid w:val="00805305"/>
    <w:rsid w:val="008059BE"/>
    <w:rsid w:val="00805D73"/>
    <w:rsid w:val="00806BDD"/>
    <w:rsid w:val="00806D82"/>
    <w:rsid w:val="008070C9"/>
    <w:rsid w:val="00807AE4"/>
    <w:rsid w:val="00807EAC"/>
    <w:rsid w:val="00810BF0"/>
    <w:rsid w:val="00810E9A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A7E"/>
    <w:rsid w:val="00816E53"/>
    <w:rsid w:val="00817AEA"/>
    <w:rsid w:val="00817B64"/>
    <w:rsid w:val="00821307"/>
    <w:rsid w:val="00822966"/>
    <w:rsid w:val="00823552"/>
    <w:rsid w:val="00823AD6"/>
    <w:rsid w:val="00824413"/>
    <w:rsid w:val="0082483A"/>
    <w:rsid w:val="00824995"/>
    <w:rsid w:val="00826424"/>
    <w:rsid w:val="008264E0"/>
    <w:rsid w:val="008265EB"/>
    <w:rsid w:val="0082660B"/>
    <w:rsid w:val="008266C1"/>
    <w:rsid w:val="00826BE1"/>
    <w:rsid w:val="00826D69"/>
    <w:rsid w:val="00826ED0"/>
    <w:rsid w:val="008271FD"/>
    <w:rsid w:val="008306E3"/>
    <w:rsid w:val="00830742"/>
    <w:rsid w:val="00831203"/>
    <w:rsid w:val="00831BE3"/>
    <w:rsid w:val="00832582"/>
    <w:rsid w:val="00833E51"/>
    <w:rsid w:val="0083415F"/>
    <w:rsid w:val="0083427C"/>
    <w:rsid w:val="00834A33"/>
    <w:rsid w:val="00834D1C"/>
    <w:rsid w:val="00834DC6"/>
    <w:rsid w:val="00834F04"/>
    <w:rsid w:val="0083674B"/>
    <w:rsid w:val="00836C86"/>
    <w:rsid w:val="00836DB5"/>
    <w:rsid w:val="00837415"/>
    <w:rsid w:val="008379CE"/>
    <w:rsid w:val="00837A4E"/>
    <w:rsid w:val="00837E28"/>
    <w:rsid w:val="00840045"/>
    <w:rsid w:val="00840323"/>
    <w:rsid w:val="00841413"/>
    <w:rsid w:val="00841B86"/>
    <w:rsid w:val="00842132"/>
    <w:rsid w:val="00842534"/>
    <w:rsid w:val="00843AFA"/>
    <w:rsid w:val="00844994"/>
    <w:rsid w:val="00844C46"/>
    <w:rsid w:val="00844D21"/>
    <w:rsid w:val="00845641"/>
    <w:rsid w:val="00845DEC"/>
    <w:rsid w:val="00847658"/>
    <w:rsid w:val="008477D2"/>
    <w:rsid w:val="00850586"/>
    <w:rsid w:val="00850E9A"/>
    <w:rsid w:val="008512F7"/>
    <w:rsid w:val="00851E43"/>
    <w:rsid w:val="00851EF1"/>
    <w:rsid w:val="00851F1D"/>
    <w:rsid w:val="00852324"/>
    <w:rsid w:val="00852B51"/>
    <w:rsid w:val="00852BF4"/>
    <w:rsid w:val="00853595"/>
    <w:rsid w:val="00853A52"/>
    <w:rsid w:val="00853E7E"/>
    <w:rsid w:val="00853F81"/>
    <w:rsid w:val="008560D6"/>
    <w:rsid w:val="008577A0"/>
    <w:rsid w:val="00857C72"/>
    <w:rsid w:val="0086026B"/>
    <w:rsid w:val="008608C8"/>
    <w:rsid w:val="00860B0B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6190"/>
    <w:rsid w:val="008665FF"/>
    <w:rsid w:val="008670BA"/>
    <w:rsid w:val="008670BB"/>
    <w:rsid w:val="00867933"/>
    <w:rsid w:val="008703CD"/>
    <w:rsid w:val="00870D52"/>
    <w:rsid w:val="00871BA6"/>
    <w:rsid w:val="00872B8C"/>
    <w:rsid w:val="00875642"/>
    <w:rsid w:val="008756FE"/>
    <w:rsid w:val="00875E90"/>
    <w:rsid w:val="00876088"/>
    <w:rsid w:val="008777A5"/>
    <w:rsid w:val="00877DDD"/>
    <w:rsid w:val="0088001E"/>
    <w:rsid w:val="008805CC"/>
    <w:rsid w:val="00880621"/>
    <w:rsid w:val="00880701"/>
    <w:rsid w:val="00880914"/>
    <w:rsid w:val="00881FF1"/>
    <w:rsid w:val="00882103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00F"/>
    <w:rsid w:val="008953DA"/>
    <w:rsid w:val="00897113"/>
    <w:rsid w:val="00897962"/>
    <w:rsid w:val="008A0214"/>
    <w:rsid w:val="008A0502"/>
    <w:rsid w:val="008A05E8"/>
    <w:rsid w:val="008A0C19"/>
    <w:rsid w:val="008A0D08"/>
    <w:rsid w:val="008A0E17"/>
    <w:rsid w:val="008A191D"/>
    <w:rsid w:val="008A257E"/>
    <w:rsid w:val="008A2A6E"/>
    <w:rsid w:val="008A2DF9"/>
    <w:rsid w:val="008A3740"/>
    <w:rsid w:val="008A37F3"/>
    <w:rsid w:val="008A3A17"/>
    <w:rsid w:val="008A3E4A"/>
    <w:rsid w:val="008A42E0"/>
    <w:rsid w:val="008A4985"/>
    <w:rsid w:val="008A5138"/>
    <w:rsid w:val="008A5570"/>
    <w:rsid w:val="008A59D7"/>
    <w:rsid w:val="008A7712"/>
    <w:rsid w:val="008A7905"/>
    <w:rsid w:val="008B05B7"/>
    <w:rsid w:val="008B0666"/>
    <w:rsid w:val="008B0877"/>
    <w:rsid w:val="008B12AA"/>
    <w:rsid w:val="008B192B"/>
    <w:rsid w:val="008B3284"/>
    <w:rsid w:val="008B42BD"/>
    <w:rsid w:val="008B4D99"/>
    <w:rsid w:val="008B609C"/>
    <w:rsid w:val="008B6215"/>
    <w:rsid w:val="008B7D7A"/>
    <w:rsid w:val="008C00AB"/>
    <w:rsid w:val="008C08EA"/>
    <w:rsid w:val="008C0BEE"/>
    <w:rsid w:val="008C1574"/>
    <w:rsid w:val="008C1787"/>
    <w:rsid w:val="008C20CD"/>
    <w:rsid w:val="008C2A7F"/>
    <w:rsid w:val="008C2E94"/>
    <w:rsid w:val="008C3FD6"/>
    <w:rsid w:val="008C4B0E"/>
    <w:rsid w:val="008C4B6B"/>
    <w:rsid w:val="008C4CED"/>
    <w:rsid w:val="008C5479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2933"/>
    <w:rsid w:val="008D3561"/>
    <w:rsid w:val="008D4163"/>
    <w:rsid w:val="008D6190"/>
    <w:rsid w:val="008D773F"/>
    <w:rsid w:val="008E039E"/>
    <w:rsid w:val="008E1968"/>
    <w:rsid w:val="008E1C3A"/>
    <w:rsid w:val="008E222B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06D6"/>
    <w:rsid w:val="008F11CA"/>
    <w:rsid w:val="008F1BA2"/>
    <w:rsid w:val="008F2311"/>
    <w:rsid w:val="008F34C9"/>
    <w:rsid w:val="008F3697"/>
    <w:rsid w:val="008F536C"/>
    <w:rsid w:val="008F738A"/>
    <w:rsid w:val="008F7AF9"/>
    <w:rsid w:val="008F7F2C"/>
    <w:rsid w:val="00900A8A"/>
    <w:rsid w:val="00900BEC"/>
    <w:rsid w:val="00900C74"/>
    <w:rsid w:val="00901C45"/>
    <w:rsid w:val="0090264B"/>
    <w:rsid w:val="00902EC0"/>
    <w:rsid w:val="00903FC4"/>
    <w:rsid w:val="009041F1"/>
    <w:rsid w:val="00904708"/>
    <w:rsid w:val="00904789"/>
    <w:rsid w:val="00904C08"/>
    <w:rsid w:val="00904E00"/>
    <w:rsid w:val="00905024"/>
    <w:rsid w:val="00905448"/>
    <w:rsid w:val="009057A2"/>
    <w:rsid w:val="00907247"/>
    <w:rsid w:val="0090797C"/>
    <w:rsid w:val="00907CBC"/>
    <w:rsid w:val="00907FA0"/>
    <w:rsid w:val="009112FE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2032F"/>
    <w:rsid w:val="00920E07"/>
    <w:rsid w:val="009226AE"/>
    <w:rsid w:val="00922BC5"/>
    <w:rsid w:val="00922CF6"/>
    <w:rsid w:val="00922FDB"/>
    <w:rsid w:val="0092429F"/>
    <w:rsid w:val="00924564"/>
    <w:rsid w:val="00925594"/>
    <w:rsid w:val="00925B5D"/>
    <w:rsid w:val="00925D40"/>
    <w:rsid w:val="00925F51"/>
    <w:rsid w:val="00926E12"/>
    <w:rsid w:val="0092721C"/>
    <w:rsid w:val="0092758E"/>
    <w:rsid w:val="00927638"/>
    <w:rsid w:val="00927CCD"/>
    <w:rsid w:val="00927F0F"/>
    <w:rsid w:val="00931A5D"/>
    <w:rsid w:val="00931C53"/>
    <w:rsid w:val="00931E16"/>
    <w:rsid w:val="0093286F"/>
    <w:rsid w:val="00933572"/>
    <w:rsid w:val="0093491D"/>
    <w:rsid w:val="00934EE9"/>
    <w:rsid w:val="0093622E"/>
    <w:rsid w:val="009364B6"/>
    <w:rsid w:val="009400E7"/>
    <w:rsid w:val="009409AA"/>
    <w:rsid w:val="0094164D"/>
    <w:rsid w:val="009421B3"/>
    <w:rsid w:val="0094270D"/>
    <w:rsid w:val="00943663"/>
    <w:rsid w:val="009441C8"/>
    <w:rsid w:val="009441D3"/>
    <w:rsid w:val="009446C5"/>
    <w:rsid w:val="00944C61"/>
    <w:rsid w:val="00945160"/>
    <w:rsid w:val="00946885"/>
    <w:rsid w:val="00946945"/>
    <w:rsid w:val="00951391"/>
    <w:rsid w:val="00952408"/>
    <w:rsid w:val="0095243F"/>
    <w:rsid w:val="0095282E"/>
    <w:rsid w:val="00953385"/>
    <w:rsid w:val="009535A3"/>
    <w:rsid w:val="00954449"/>
    <w:rsid w:val="00954B05"/>
    <w:rsid w:val="009550B3"/>
    <w:rsid w:val="009562C3"/>
    <w:rsid w:val="0095643E"/>
    <w:rsid w:val="00956F53"/>
    <w:rsid w:val="00957535"/>
    <w:rsid w:val="00957CB3"/>
    <w:rsid w:val="00960A19"/>
    <w:rsid w:val="0096252E"/>
    <w:rsid w:val="009630D7"/>
    <w:rsid w:val="00963451"/>
    <w:rsid w:val="00963565"/>
    <w:rsid w:val="00964B64"/>
    <w:rsid w:val="00964C0D"/>
    <w:rsid w:val="0096582C"/>
    <w:rsid w:val="00965B8C"/>
    <w:rsid w:val="0096620C"/>
    <w:rsid w:val="009666D1"/>
    <w:rsid w:val="009669D9"/>
    <w:rsid w:val="009669FC"/>
    <w:rsid w:val="009679D1"/>
    <w:rsid w:val="00970340"/>
    <w:rsid w:val="009703C8"/>
    <w:rsid w:val="00970B60"/>
    <w:rsid w:val="0097150C"/>
    <w:rsid w:val="009715A4"/>
    <w:rsid w:val="00972D5F"/>
    <w:rsid w:val="00974A1C"/>
    <w:rsid w:val="00974A4E"/>
    <w:rsid w:val="00974FA6"/>
    <w:rsid w:val="00975E15"/>
    <w:rsid w:val="00976032"/>
    <w:rsid w:val="00976212"/>
    <w:rsid w:val="00976F56"/>
    <w:rsid w:val="00976FC8"/>
    <w:rsid w:val="00980783"/>
    <w:rsid w:val="0098098C"/>
    <w:rsid w:val="00980A20"/>
    <w:rsid w:val="00980BB9"/>
    <w:rsid w:val="00980FF1"/>
    <w:rsid w:val="0098132E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8AF"/>
    <w:rsid w:val="00985D7C"/>
    <w:rsid w:val="00986310"/>
    <w:rsid w:val="0098745C"/>
    <w:rsid w:val="00987A53"/>
    <w:rsid w:val="00990706"/>
    <w:rsid w:val="009908F4"/>
    <w:rsid w:val="009913E8"/>
    <w:rsid w:val="009917D6"/>
    <w:rsid w:val="00992DFD"/>
    <w:rsid w:val="009949E6"/>
    <w:rsid w:val="00995BFC"/>
    <w:rsid w:val="0099612E"/>
    <w:rsid w:val="009962C4"/>
    <w:rsid w:val="00997655"/>
    <w:rsid w:val="009A0FAC"/>
    <w:rsid w:val="009A110E"/>
    <w:rsid w:val="009A1601"/>
    <w:rsid w:val="009A1AB9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4C3D"/>
    <w:rsid w:val="009A5E70"/>
    <w:rsid w:val="009A6DA6"/>
    <w:rsid w:val="009A7182"/>
    <w:rsid w:val="009A7CE9"/>
    <w:rsid w:val="009B0B49"/>
    <w:rsid w:val="009B1CD8"/>
    <w:rsid w:val="009B214F"/>
    <w:rsid w:val="009B2191"/>
    <w:rsid w:val="009B269F"/>
    <w:rsid w:val="009B2A52"/>
    <w:rsid w:val="009B43D4"/>
    <w:rsid w:val="009B442C"/>
    <w:rsid w:val="009B4D9A"/>
    <w:rsid w:val="009B50C7"/>
    <w:rsid w:val="009B5305"/>
    <w:rsid w:val="009B53DD"/>
    <w:rsid w:val="009B54EB"/>
    <w:rsid w:val="009B5A15"/>
    <w:rsid w:val="009B61D7"/>
    <w:rsid w:val="009B641F"/>
    <w:rsid w:val="009B6B25"/>
    <w:rsid w:val="009C0350"/>
    <w:rsid w:val="009C161C"/>
    <w:rsid w:val="009C1CBF"/>
    <w:rsid w:val="009C1F4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63B2"/>
    <w:rsid w:val="009C764F"/>
    <w:rsid w:val="009C7BC2"/>
    <w:rsid w:val="009C7CB7"/>
    <w:rsid w:val="009D0459"/>
    <w:rsid w:val="009D067F"/>
    <w:rsid w:val="009D0739"/>
    <w:rsid w:val="009D0A51"/>
    <w:rsid w:val="009D1582"/>
    <w:rsid w:val="009D1B91"/>
    <w:rsid w:val="009D20DB"/>
    <w:rsid w:val="009D24D9"/>
    <w:rsid w:val="009D2B92"/>
    <w:rsid w:val="009D2CEB"/>
    <w:rsid w:val="009D3860"/>
    <w:rsid w:val="009D3EB6"/>
    <w:rsid w:val="009D4269"/>
    <w:rsid w:val="009D4A2A"/>
    <w:rsid w:val="009D4A9E"/>
    <w:rsid w:val="009D4F53"/>
    <w:rsid w:val="009D6AD9"/>
    <w:rsid w:val="009D739F"/>
    <w:rsid w:val="009D76CA"/>
    <w:rsid w:val="009D7FBB"/>
    <w:rsid w:val="009E08DE"/>
    <w:rsid w:val="009E0E37"/>
    <w:rsid w:val="009E1595"/>
    <w:rsid w:val="009E232A"/>
    <w:rsid w:val="009E271C"/>
    <w:rsid w:val="009E2B74"/>
    <w:rsid w:val="009E3AD7"/>
    <w:rsid w:val="009E3CEC"/>
    <w:rsid w:val="009E4382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4034"/>
    <w:rsid w:val="009F4128"/>
    <w:rsid w:val="009F43C6"/>
    <w:rsid w:val="009F46C1"/>
    <w:rsid w:val="009F4C52"/>
    <w:rsid w:val="009F5884"/>
    <w:rsid w:val="009F5BA0"/>
    <w:rsid w:val="009F5D2E"/>
    <w:rsid w:val="009F6C9C"/>
    <w:rsid w:val="009F7AA5"/>
    <w:rsid w:val="009F7AE7"/>
    <w:rsid w:val="009F7B55"/>
    <w:rsid w:val="009F7FC3"/>
    <w:rsid w:val="00A03215"/>
    <w:rsid w:val="00A03662"/>
    <w:rsid w:val="00A047AA"/>
    <w:rsid w:val="00A04DF5"/>
    <w:rsid w:val="00A04FD4"/>
    <w:rsid w:val="00A05A4E"/>
    <w:rsid w:val="00A06908"/>
    <w:rsid w:val="00A06B81"/>
    <w:rsid w:val="00A071DB"/>
    <w:rsid w:val="00A07996"/>
    <w:rsid w:val="00A1034E"/>
    <w:rsid w:val="00A10652"/>
    <w:rsid w:val="00A139AB"/>
    <w:rsid w:val="00A13DAD"/>
    <w:rsid w:val="00A14159"/>
    <w:rsid w:val="00A143A5"/>
    <w:rsid w:val="00A14480"/>
    <w:rsid w:val="00A14714"/>
    <w:rsid w:val="00A149E6"/>
    <w:rsid w:val="00A14C4B"/>
    <w:rsid w:val="00A15EC4"/>
    <w:rsid w:val="00A1614E"/>
    <w:rsid w:val="00A168FC"/>
    <w:rsid w:val="00A16C68"/>
    <w:rsid w:val="00A1763C"/>
    <w:rsid w:val="00A17965"/>
    <w:rsid w:val="00A17DD7"/>
    <w:rsid w:val="00A20183"/>
    <w:rsid w:val="00A2111B"/>
    <w:rsid w:val="00A214B2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3CF4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70C"/>
    <w:rsid w:val="00A53B41"/>
    <w:rsid w:val="00A5418E"/>
    <w:rsid w:val="00A543B8"/>
    <w:rsid w:val="00A54DAA"/>
    <w:rsid w:val="00A54E9E"/>
    <w:rsid w:val="00A55595"/>
    <w:rsid w:val="00A556F6"/>
    <w:rsid w:val="00A55BE5"/>
    <w:rsid w:val="00A5679D"/>
    <w:rsid w:val="00A56A2C"/>
    <w:rsid w:val="00A60CE7"/>
    <w:rsid w:val="00A6157C"/>
    <w:rsid w:val="00A61D1C"/>
    <w:rsid w:val="00A63BF1"/>
    <w:rsid w:val="00A65E90"/>
    <w:rsid w:val="00A6625A"/>
    <w:rsid w:val="00A662EC"/>
    <w:rsid w:val="00A66EDC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3EC"/>
    <w:rsid w:val="00A8047A"/>
    <w:rsid w:val="00A80B9C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1AF1"/>
    <w:rsid w:val="00A92752"/>
    <w:rsid w:val="00A92F82"/>
    <w:rsid w:val="00A94133"/>
    <w:rsid w:val="00A95E3D"/>
    <w:rsid w:val="00A96AA0"/>
    <w:rsid w:val="00A96C86"/>
    <w:rsid w:val="00AA2F9A"/>
    <w:rsid w:val="00AA3424"/>
    <w:rsid w:val="00AA373C"/>
    <w:rsid w:val="00AA3D2B"/>
    <w:rsid w:val="00AA3DE5"/>
    <w:rsid w:val="00AA3F06"/>
    <w:rsid w:val="00AA47AB"/>
    <w:rsid w:val="00AA53CD"/>
    <w:rsid w:val="00AA552A"/>
    <w:rsid w:val="00AA568A"/>
    <w:rsid w:val="00AA666F"/>
    <w:rsid w:val="00AA66AD"/>
    <w:rsid w:val="00AA7ED4"/>
    <w:rsid w:val="00AB0093"/>
    <w:rsid w:val="00AB02BA"/>
    <w:rsid w:val="00AB08F6"/>
    <w:rsid w:val="00AB12F1"/>
    <w:rsid w:val="00AB1B7A"/>
    <w:rsid w:val="00AB2914"/>
    <w:rsid w:val="00AB347A"/>
    <w:rsid w:val="00AB50D8"/>
    <w:rsid w:val="00AB5C96"/>
    <w:rsid w:val="00AB6305"/>
    <w:rsid w:val="00AB72BB"/>
    <w:rsid w:val="00AB73F8"/>
    <w:rsid w:val="00AB748D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E9D"/>
    <w:rsid w:val="00AC4FD5"/>
    <w:rsid w:val="00AC53B2"/>
    <w:rsid w:val="00AC5614"/>
    <w:rsid w:val="00AC5F9B"/>
    <w:rsid w:val="00AC6223"/>
    <w:rsid w:val="00AC6739"/>
    <w:rsid w:val="00AD049B"/>
    <w:rsid w:val="00AD07D7"/>
    <w:rsid w:val="00AD09E1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5041"/>
    <w:rsid w:val="00AE5BB4"/>
    <w:rsid w:val="00AE6C39"/>
    <w:rsid w:val="00AE7F5A"/>
    <w:rsid w:val="00AF0177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C5D"/>
    <w:rsid w:val="00AF4E65"/>
    <w:rsid w:val="00AF5222"/>
    <w:rsid w:val="00AF524D"/>
    <w:rsid w:val="00AF6CD4"/>
    <w:rsid w:val="00AF7D06"/>
    <w:rsid w:val="00B00351"/>
    <w:rsid w:val="00B00397"/>
    <w:rsid w:val="00B01C0B"/>
    <w:rsid w:val="00B01D66"/>
    <w:rsid w:val="00B02267"/>
    <w:rsid w:val="00B02278"/>
    <w:rsid w:val="00B0267D"/>
    <w:rsid w:val="00B02D94"/>
    <w:rsid w:val="00B039DD"/>
    <w:rsid w:val="00B042DF"/>
    <w:rsid w:val="00B04375"/>
    <w:rsid w:val="00B0451A"/>
    <w:rsid w:val="00B0486B"/>
    <w:rsid w:val="00B04878"/>
    <w:rsid w:val="00B05760"/>
    <w:rsid w:val="00B059F1"/>
    <w:rsid w:val="00B067F8"/>
    <w:rsid w:val="00B07470"/>
    <w:rsid w:val="00B07653"/>
    <w:rsid w:val="00B07897"/>
    <w:rsid w:val="00B079E6"/>
    <w:rsid w:val="00B107B8"/>
    <w:rsid w:val="00B108DC"/>
    <w:rsid w:val="00B11BBF"/>
    <w:rsid w:val="00B11C42"/>
    <w:rsid w:val="00B12287"/>
    <w:rsid w:val="00B12709"/>
    <w:rsid w:val="00B13348"/>
    <w:rsid w:val="00B13D51"/>
    <w:rsid w:val="00B13DDD"/>
    <w:rsid w:val="00B13FB4"/>
    <w:rsid w:val="00B1451D"/>
    <w:rsid w:val="00B16ACB"/>
    <w:rsid w:val="00B2044E"/>
    <w:rsid w:val="00B211EF"/>
    <w:rsid w:val="00B21AD2"/>
    <w:rsid w:val="00B21CC1"/>
    <w:rsid w:val="00B2295B"/>
    <w:rsid w:val="00B22986"/>
    <w:rsid w:val="00B248BB"/>
    <w:rsid w:val="00B24F66"/>
    <w:rsid w:val="00B2544E"/>
    <w:rsid w:val="00B25610"/>
    <w:rsid w:val="00B259DC"/>
    <w:rsid w:val="00B25BA5"/>
    <w:rsid w:val="00B2652F"/>
    <w:rsid w:val="00B267FE"/>
    <w:rsid w:val="00B26CE7"/>
    <w:rsid w:val="00B26E92"/>
    <w:rsid w:val="00B305D5"/>
    <w:rsid w:val="00B312BA"/>
    <w:rsid w:val="00B31CFC"/>
    <w:rsid w:val="00B329A4"/>
    <w:rsid w:val="00B33781"/>
    <w:rsid w:val="00B338EB"/>
    <w:rsid w:val="00B34D22"/>
    <w:rsid w:val="00B354BD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4A39"/>
    <w:rsid w:val="00B452A0"/>
    <w:rsid w:val="00B45C45"/>
    <w:rsid w:val="00B46367"/>
    <w:rsid w:val="00B477E4"/>
    <w:rsid w:val="00B50149"/>
    <w:rsid w:val="00B509F0"/>
    <w:rsid w:val="00B50C09"/>
    <w:rsid w:val="00B50CBB"/>
    <w:rsid w:val="00B50F9D"/>
    <w:rsid w:val="00B51BA0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7036"/>
    <w:rsid w:val="00B57189"/>
    <w:rsid w:val="00B57363"/>
    <w:rsid w:val="00B57793"/>
    <w:rsid w:val="00B6034C"/>
    <w:rsid w:val="00B604A6"/>
    <w:rsid w:val="00B60561"/>
    <w:rsid w:val="00B606BC"/>
    <w:rsid w:val="00B60F40"/>
    <w:rsid w:val="00B61C1A"/>
    <w:rsid w:val="00B622AB"/>
    <w:rsid w:val="00B62FB6"/>
    <w:rsid w:val="00B63287"/>
    <w:rsid w:val="00B633DD"/>
    <w:rsid w:val="00B63D20"/>
    <w:rsid w:val="00B64ACB"/>
    <w:rsid w:val="00B64C69"/>
    <w:rsid w:val="00B6592A"/>
    <w:rsid w:val="00B65E88"/>
    <w:rsid w:val="00B65FB9"/>
    <w:rsid w:val="00B663F2"/>
    <w:rsid w:val="00B675FA"/>
    <w:rsid w:val="00B676A0"/>
    <w:rsid w:val="00B701FA"/>
    <w:rsid w:val="00B70C5C"/>
    <w:rsid w:val="00B71EE2"/>
    <w:rsid w:val="00B72B6B"/>
    <w:rsid w:val="00B72B6D"/>
    <w:rsid w:val="00B74033"/>
    <w:rsid w:val="00B74452"/>
    <w:rsid w:val="00B745E6"/>
    <w:rsid w:val="00B74904"/>
    <w:rsid w:val="00B74AB5"/>
    <w:rsid w:val="00B74D66"/>
    <w:rsid w:val="00B7573E"/>
    <w:rsid w:val="00B75EF0"/>
    <w:rsid w:val="00B76534"/>
    <w:rsid w:val="00B8008D"/>
    <w:rsid w:val="00B80DAF"/>
    <w:rsid w:val="00B812A4"/>
    <w:rsid w:val="00B81491"/>
    <w:rsid w:val="00B81764"/>
    <w:rsid w:val="00B819D1"/>
    <w:rsid w:val="00B81D83"/>
    <w:rsid w:val="00B843B5"/>
    <w:rsid w:val="00B85777"/>
    <w:rsid w:val="00B85E44"/>
    <w:rsid w:val="00B8648D"/>
    <w:rsid w:val="00B865F0"/>
    <w:rsid w:val="00B86A93"/>
    <w:rsid w:val="00B87DDC"/>
    <w:rsid w:val="00B90A4D"/>
    <w:rsid w:val="00B90D46"/>
    <w:rsid w:val="00B91C7E"/>
    <w:rsid w:val="00B921D6"/>
    <w:rsid w:val="00B9237F"/>
    <w:rsid w:val="00B93C10"/>
    <w:rsid w:val="00B952D0"/>
    <w:rsid w:val="00B95744"/>
    <w:rsid w:val="00B95944"/>
    <w:rsid w:val="00B96177"/>
    <w:rsid w:val="00B978FC"/>
    <w:rsid w:val="00BA1299"/>
    <w:rsid w:val="00BA1A96"/>
    <w:rsid w:val="00BA2195"/>
    <w:rsid w:val="00BA2584"/>
    <w:rsid w:val="00BA30F7"/>
    <w:rsid w:val="00BA4407"/>
    <w:rsid w:val="00BA5271"/>
    <w:rsid w:val="00BA573B"/>
    <w:rsid w:val="00BA57EF"/>
    <w:rsid w:val="00BA5A79"/>
    <w:rsid w:val="00BA5B73"/>
    <w:rsid w:val="00BA663A"/>
    <w:rsid w:val="00BA7764"/>
    <w:rsid w:val="00BB06D4"/>
    <w:rsid w:val="00BB076F"/>
    <w:rsid w:val="00BB1A1C"/>
    <w:rsid w:val="00BB2102"/>
    <w:rsid w:val="00BB253A"/>
    <w:rsid w:val="00BB2847"/>
    <w:rsid w:val="00BB3972"/>
    <w:rsid w:val="00BB3A76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4F1"/>
    <w:rsid w:val="00BC36EC"/>
    <w:rsid w:val="00BC45C4"/>
    <w:rsid w:val="00BC4C81"/>
    <w:rsid w:val="00BC57AD"/>
    <w:rsid w:val="00BC7738"/>
    <w:rsid w:val="00BD02DC"/>
    <w:rsid w:val="00BD045A"/>
    <w:rsid w:val="00BD04A7"/>
    <w:rsid w:val="00BD04F8"/>
    <w:rsid w:val="00BD1FDB"/>
    <w:rsid w:val="00BD2432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C8"/>
    <w:rsid w:val="00BE0FE4"/>
    <w:rsid w:val="00BE1081"/>
    <w:rsid w:val="00BE3164"/>
    <w:rsid w:val="00BE353A"/>
    <w:rsid w:val="00BE38FF"/>
    <w:rsid w:val="00BE39A8"/>
    <w:rsid w:val="00BE5BDA"/>
    <w:rsid w:val="00BE5D48"/>
    <w:rsid w:val="00BE6832"/>
    <w:rsid w:val="00BE77D6"/>
    <w:rsid w:val="00BE7C4D"/>
    <w:rsid w:val="00BF02ED"/>
    <w:rsid w:val="00BF04F4"/>
    <w:rsid w:val="00BF10F0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178"/>
    <w:rsid w:val="00C04420"/>
    <w:rsid w:val="00C04624"/>
    <w:rsid w:val="00C04858"/>
    <w:rsid w:val="00C051A2"/>
    <w:rsid w:val="00C056EC"/>
    <w:rsid w:val="00C05CB4"/>
    <w:rsid w:val="00C06404"/>
    <w:rsid w:val="00C0685D"/>
    <w:rsid w:val="00C06D98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B5A"/>
    <w:rsid w:val="00C17F65"/>
    <w:rsid w:val="00C2004E"/>
    <w:rsid w:val="00C20116"/>
    <w:rsid w:val="00C215F6"/>
    <w:rsid w:val="00C22429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95C"/>
    <w:rsid w:val="00C32E45"/>
    <w:rsid w:val="00C32F3A"/>
    <w:rsid w:val="00C3314A"/>
    <w:rsid w:val="00C33171"/>
    <w:rsid w:val="00C33EF7"/>
    <w:rsid w:val="00C3434E"/>
    <w:rsid w:val="00C34C2D"/>
    <w:rsid w:val="00C366C5"/>
    <w:rsid w:val="00C36DAE"/>
    <w:rsid w:val="00C37BBD"/>
    <w:rsid w:val="00C37CCE"/>
    <w:rsid w:val="00C37EBD"/>
    <w:rsid w:val="00C37F59"/>
    <w:rsid w:val="00C37FCA"/>
    <w:rsid w:val="00C415B9"/>
    <w:rsid w:val="00C41622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A7A"/>
    <w:rsid w:val="00C47BD4"/>
    <w:rsid w:val="00C47FE8"/>
    <w:rsid w:val="00C507AE"/>
    <w:rsid w:val="00C510C9"/>
    <w:rsid w:val="00C518B9"/>
    <w:rsid w:val="00C51AEA"/>
    <w:rsid w:val="00C51B08"/>
    <w:rsid w:val="00C51D87"/>
    <w:rsid w:val="00C528D5"/>
    <w:rsid w:val="00C52BE2"/>
    <w:rsid w:val="00C52F41"/>
    <w:rsid w:val="00C5387F"/>
    <w:rsid w:val="00C53886"/>
    <w:rsid w:val="00C538D9"/>
    <w:rsid w:val="00C53F14"/>
    <w:rsid w:val="00C5506D"/>
    <w:rsid w:val="00C55F63"/>
    <w:rsid w:val="00C5646E"/>
    <w:rsid w:val="00C56A77"/>
    <w:rsid w:val="00C56E09"/>
    <w:rsid w:val="00C57E74"/>
    <w:rsid w:val="00C61EE0"/>
    <w:rsid w:val="00C62B57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6750A"/>
    <w:rsid w:val="00C70039"/>
    <w:rsid w:val="00C71927"/>
    <w:rsid w:val="00C727B7"/>
    <w:rsid w:val="00C7358D"/>
    <w:rsid w:val="00C735F9"/>
    <w:rsid w:val="00C744A4"/>
    <w:rsid w:val="00C75819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AAF"/>
    <w:rsid w:val="00C83BB7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0C6"/>
    <w:rsid w:val="00CA1A1F"/>
    <w:rsid w:val="00CA1A61"/>
    <w:rsid w:val="00CA1A97"/>
    <w:rsid w:val="00CA1C5D"/>
    <w:rsid w:val="00CA20EF"/>
    <w:rsid w:val="00CA2309"/>
    <w:rsid w:val="00CA25DF"/>
    <w:rsid w:val="00CA2F7A"/>
    <w:rsid w:val="00CA3890"/>
    <w:rsid w:val="00CA3DB7"/>
    <w:rsid w:val="00CA3FAD"/>
    <w:rsid w:val="00CA4CD8"/>
    <w:rsid w:val="00CA5299"/>
    <w:rsid w:val="00CA5F0B"/>
    <w:rsid w:val="00CA673A"/>
    <w:rsid w:val="00CA6B32"/>
    <w:rsid w:val="00CB0275"/>
    <w:rsid w:val="00CB0381"/>
    <w:rsid w:val="00CB0BD2"/>
    <w:rsid w:val="00CB1CFE"/>
    <w:rsid w:val="00CB280B"/>
    <w:rsid w:val="00CB341E"/>
    <w:rsid w:val="00CB5235"/>
    <w:rsid w:val="00CB66C6"/>
    <w:rsid w:val="00CB755C"/>
    <w:rsid w:val="00CB7E5C"/>
    <w:rsid w:val="00CC040E"/>
    <w:rsid w:val="00CC06DF"/>
    <w:rsid w:val="00CC0715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29FE"/>
    <w:rsid w:val="00CD42A9"/>
    <w:rsid w:val="00CD48ED"/>
    <w:rsid w:val="00CD5599"/>
    <w:rsid w:val="00CD5A0C"/>
    <w:rsid w:val="00CD5D23"/>
    <w:rsid w:val="00CD66F1"/>
    <w:rsid w:val="00CD6831"/>
    <w:rsid w:val="00CD7051"/>
    <w:rsid w:val="00CD75C4"/>
    <w:rsid w:val="00CD778F"/>
    <w:rsid w:val="00CE014B"/>
    <w:rsid w:val="00CE28E3"/>
    <w:rsid w:val="00CE3B83"/>
    <w:rsid w:val="00CE517D"/>
    <w:rsid w:val="00CE56E4"/>
    <w:rsid w:val="00CE56F1"/>
    <w:rsid w:val="00CE5807"/>
    <w:rsid w:val="00CE5FD0"/>
    <w:rsid w:val="00CE602D"/>
    <w:rsid w:val="00CE700B"/>
    <w:rsid w:val="00CE759F"/>
    <w:rsid w:val="00CF1AD1"/>
    <w:rsid w:val="00CF2193"/>
    <w:rsid w:val="00CF26F3"/>
    <w:rsid w:val="00CF2A4A"/>
    <w:rsid w:val="00CF2CEB"/>
    <w:rsid w:val="00CF3588"/>
    <w:rsid w:val="00CF452B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21E7"/>
    <w:rsid w:val="00D0292E"/>
    <w:rsid w:val="00D0378A"/>
    <w:rsid w:val="00D0388D"/>
    <w:rsid w:val="00D039FB"/>
    <w:rsid w:val="00D0429A"/>
    <w:rsid w:val="00D0657C"/>
    <w:rsid w:val="00D066B4"/>
    <w:rsid w:val="00D06E26"/>
    <w:rsid w:val="00D0706A"/>
    <w:rsid w:val="00D07E5D"/>
    <w:rsid w:val="00D10634"/>
    <w:rsid w:val="00D109CF"/>
    <w:rsid w:val="00D10E9B"/>
    <w:rsid w:val="00D10F4C"/>
    <w:rsid w:val="00D11647"/>
    <w:rsid w:val="00D11AF2"/>
    <w:rsid w:val="00D11D2B"/>
    <w:rsid w:val="00D12C69"/>
    <w:rsid w:val="00D130DE"/>
    <w:rsid w:val="00D135C0"/>
    <w:rsid w:val="00D14917"/>
    <w:rsid w:val="00D15213"/>
    <w:rsid w:val="00D160BA"/>
    <w:rsid w:val="00D166EF"/>
    <w:rsid w:val="00D16881"/>
    <w:rsid w:val="00D16EAA"/>
    <w:rsid w:val="00D16EB0"/>
    <w:rsid w:val="00D202D0"/>
    <w:rsid w:val="00D20AE9"/>
    <w:rsid w:val="00D20C30"/>
    <w:rsid w:val="00D20F70"/>
    <w:rsid w:val="00D2137B"/>
    <w:rsid w:val="00D214C4"/>
    <w:rsid w:val="00D2223A"/>
    <w:rsid w:val="00D225B6"/>
    <w:rsid w:val="00D228FC"/>
    <w:rsid w:val="00D2291B"/>
    <w:rsid w:val="00D22EB1"/>
    <w:rsid w:val="00D2378E"/>
    <w:rsid w:val="00D23B39"/>
    <w:rsid w:val="00D241D2"/>
    <w:rsid w:val="00D2436E"/>
    <w:rsid w:val="00D25659"/>
    <w:rsid w:val="00D25D4E"/>
    <w:rsid w:val="00D26694"/>
    <w:rsid w:val="00D26971"/>
    <w:rsid w:val="00D27513"/>
    <w:rsid w:val="00D27D20"/>
    <w:rsid w:val="00D3004C"/>
    <w:rsid w:val="00D301F1"/>
    <w:rsid w:val="00D31D07"/>
    <w:rsid w:val="00D31D89"/>
    <w:rsid w:val="00D3427B"/>
    <w:rsid w:val="00D34BF9"/>
    <w:rsid w:val="00D34E96"/>
    <w:rsid w:val="00D35170"/>
    <w:rsid w:val="00D36128"/>
    <w:rsid w:val="00D37ADA"/>
    <w:rsid w:val="00D4072B"/>
    <w:rsid w:val="00D41476"/>
    <w:rsid w:val="00D41AC2"/>
    <w:rsid w:val="00D41EC2"/>
    <w:rsid w:val="00D42B79"/>
    <w:rsid w:val="00D435B4"/>
    <w:rsid w:val="00D45F71"/>
    <w:rsid w:val="00D46142"/>
    <w:rsid w:val="00D46556"/>
    <w:rsid w:val="00D46FEE"/>
    <w:rsid w:val="00D50076"/>
    <w:rsid w:val="00D50124"/>
    <w:rsid w:val="00D5050E"/>
    <w:rsid w:val="00D51231"/>
    <w:rsid w:val="00D517A3"/>
    <w:rsid w:val="00D533E0"/>
    <w:rsid w:val="00D53EC1"/>
    <w:rsid w:val="00D54733"/>
    <w:rsid w:val="00D54D78"/>
    <w:rsid w:val="00D54EC7"/>
    <w:rsid w:val="00D552A0"/>
    <w:rsid w:val="00D56155"/>
    <w:rsid w:val="00D56500"/>
    <w:rsid w:val="00D569E2"/>
    <w:rsid w:val="00D56A13"/>
    <w:rsid w:val="00D56C30"/>
    <w:rsid w:val="00D571D3"/>
    <w:rsid w:val="00D57511"/>
    <w:rsid w:val="00D577E9"/>
    <w:rsid w:val="00D57E1D"/>
    <w:rsid w:val="00D60245"/>
    <w:rsid w:val="00D60266"/>
    <w:rsid w:val="00D6029A"/>
    <w:rsid w:val="00D61A8D"/>
    <w:rsid w:val="00D6266C"/>
    <w:rsid w:val="00D63677"/>
    <w:rsid w:val="00D63692"/>
    <w:rsid w:val="00D63DCF"/>
    <w:rsid w:val="00D63EED"/>
    <w:rsid w:val="00D6448F"/>
    <w:rsid w:val="00D64AD3"/>
    <w:rsid w:val="00D654F6"/>
    <w:rsid w:val="00D6613A"/>
    <w:rsid w:val="00D66194"/>
    <w:rsid w:val="00D66904"/>
    <w:rsid w:val="00D70652"/>
    <w:rsid w:val="00D71552"/>
    <w:rsid w:val="00D71B64"/>
    <w:rsid w:val="00D736FA"/>
    <w:rsid w:val="00D74EDE"/>
    <w:rsid w:val="00D757E1"/>
    <w:rsid w:val="00D75A7C"/>
    <w:rsid w:val="00D77E09"/>
    <w:rsid w:val="00D801A2"/>
    <w:rsid w:val="00D80FC3"/>
    <w:rsid w:val="00D814DD"/>
    <w:rsid w:val="00D81C20"/>
    <w:rsid w:val="00D81DB8"/>
    <w:rsid w:val="00D81F96"/>
    <w:rsid w:val="00D839C7"/>
    <w:rsid w:val="00D85585"/>
    <w:rsid w:val="00D85C8F"/>
    <w:rsid w:val="00D85D6C"/>
    <w:rsid w:val="00D86D98"/>
    <w:rsid w:val="00D8734D"/>
    <w:rsid w:val="00D90D96"/>
    <w:rsid w:val="00D911A0"/>
    <w:rsid w:val="00D919E9"/>
    <w:rsid w:val="00D92315"/>
    <w:rsid w:val="00D9277C"/>
    <w:rsid w:val="00D92C19"/>
    <w:rsid w:val="00D9440C"/>
    <w:rsid w:val="00D94660"/>
    <w:rsid w:val="00D95A34"/>
    <w:rsid w:val="00D95ADF"/>
    <w:rsid w:val="00D972A3"/>
    <w:rsid w:val="00D97614"/>
    <w:rsid w:val="00D97CE0"/>
    <w:rsid w:val="00DA084E"/>
    <w:rsid w:val="00DA0BBB"/>
    <w:rsid w:val="00DA0E94"/>
    <w:rsid w:val="00DA13B7"/>
    <w:rsid w:val="00DA2012"/>
    <w:rsid w:val="00DA4A89"/>
    <w:rsid w:val="00DA4CF2"/>
    <w:rsid w:val="00DA5AB5"/>
    <w:rsid w:val="00DA5F77"/>
    <w:rsid w:val="00DA66AC"/>
    <w:rsid w:val="00DA7A5B"/>
    <w:rsid w:val="00DA7AC2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3562"/>
    <w:rsid w:val="00DB3A5B"/>
    <w:rsid w:val="00DB40FE"/>
    <w:rsid w:val="00DB4353"/>
    <w:rsid w:val="00DB518A"/>
    <w:rsid w:val="00DB51D1"/>
    <w:rsid w:val="00DB5BE1"/>
    <w:rsid w:val="00DB5BFF"/>
    <w:rsid w:val="00DB5CDE"/>
    <w:rsid w:val="00DB6135"/>
    <w:rsid w:val="00DB663A"/>
    <w:rsid w:val="00DB681B"/>
    <w:rsid w:val="00DB6B07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F5"/>
    <w:rsid w:val="00DC3752"/>
    <w:rsid w:val="00DC3EDD"/>
    <w:rsid w:val="00DC404E"/>
    <w:rsid w:val="00DC452B"/>
    <w:rsid w:val="00DC52C4"/>
    <w:rsid w:val="00DC7BCB"/>
    <w:rsid w:val="00DC7DF5"/>
    <w:rsid w:val="00DD0117"/>
    <w:rsid w:val="00DD0855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5D4F"/>
    <w:rsid w:val="00DD6088"/>
    <w:rsid w:val="00DD63AE"/>
    <w:rsid w:val="00DD69FC"/>
    <w:rsid w:val="00DD7068"/>
    <w:rsid w:val="00DE0513"/>
    <w:rsid w:val="00DE0E61"/>
    <w:rsid w:val="00DE1863"/>
    <w:rsid w:val="00DE1A18"/>
    <w:rsid w:val="00DE3424"/>
    <w:rsid w:val="00DE3480"/>
    <w:rsid w:val="00DE4A96"/>
    <w:rsid w:val="00DE4FB3"/>
    <w:rsid w:val="00DE5011"/>
    <w:rsid w:val="00DE6F55"/>
    <w:rsid w:val="00DE723F"/>
    <w:rsid w:val="00DE72A0"/>
    <w:rsid w:val="00DE75F3"/>
    <w:rsid w:val="00DE7AB1"/>
    <w:rsid w:val="00DE7C91"/>
    <w:rsid w:val="00DF0551"/>
    <w:rsid w:val="00DF07C1"/>
    <w:rsid w:val="00DF0BCE"/>
    <w:rsid w:val="00DF11AC"/>
    <w:rsid w:val="00DF124C"/>
    <w:rsid w:val="00DF20AA"/>
    <w:rsid w:val="00DF2DF8"/>
    <w:rsid w:val="00DF3184"/>
    <w:rsid w:val="00DF3E2B"/>
    <w:rsid w:val="00DF4CE4"/>
    <w:rsid w:val="00DF62D9"/>
    <w:rsid w:val="00DF631C"/>
    <w:rsid w:val="00DF6E79"/>
    <w:rsid w:val="00DF7703"/>
    <w:rsid w:val="00DF7AED"/>
    <w:rsid w:val="00E0138F"/>
    <w:rsid w:val="00E01832"/>
    <w:rsid w:val="00E019BA"/>
    <w:rsid w:val="00E01A5A"/>
    <w:rsid w:val="00E01C46"/>
    <w:rsid w:val="00E02A4E"/>
    <w:rsid w:val="00E03824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05FB"/>
    <w:rsid w:val="00E213D5"/>
    <w:rsid w:val="00E23BCC"/>
    <w:rsid w:val="00E2402B"/>
    <w:rsid w:val="00E2430D"/>
    <w:rsid w:val="00E24B5B"/>
    <w:rsid w:val="00E24DC0"/>
    <w:rsid w:val="00E2533F"/>
    <w:rsid w:val="00E25AE9"/>
    <w:rsid w:val="00E26A32"/>
    <w:rsid w:val="00E275CA"/>
    <w:rsid w:val="00E27E17"/>
    <w:rsid w:val="00E308E1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37A8C"/>
    <w:rsid w:val="00E443C6"/>
    <w:rsid w:val="00E44F97"/>
    <w:rsid w:val="00E45162"/>
    <w:rsid w:val="00E4594E"/>
    <w:rsid w:val="00E45DD8"/>
    <w:rsid w:val="00E46301"/>
    <w:rsid w:val="00E4661D"/>
    <w:rsid w:val="00E46745"/>
    <w:rsid w:val="00E46E13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347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36D"/>
    <w:rsid w:val="00E6381D"/>
    <w:rsid w:val="00E640A8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2AC9"/>
    <w:rsid w:val="00E72D98"/>
    <w:rsid w:val="00E72F7B"/>
    <w:rsid w:val="00E73D47"/>
    <w:rsid w:val="00E74466"/>
    <w:rsid w:val="00E74747"/>
    <w:rsid w:val="00E77077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579B"/>
    <w:rsid w:val="00E8676C"/>
    <w:rsid w:val="00E86770"/>
    <w:rsid w:val="00E8694F"/>
    <w:rsid w:val="00E87119"/>
    <w:rsid w:val="00E906EF"/>
    <w:rsid w:val="00E90E49"/>
    <w:rsid w:val="00E911EF"/>
    <w:rsid w:val="00E918EB"/>
    <w:rsid w:val="00E91EA5"/>
    <w:rsid w:val="00E92395"/>
    <w:rsid w:val="00E92943"/>
    <w:rsid w:val="00E92B51"/>
    <w:rsid w:val="00E92CDD"/>
    <w:rsid w:val="00E92F08"/>
    <w:rsid w:val="00E93258"/>
    <w:rsid w:val="00E9349C"/>
    <w:rsid w:val="00E93D8C"/>
    <w:rsid w:val="00E93EB0"/>
    <w:rsid w:val="00E94983"/>
    <w:rsid w:val="00E94A7A"/>
    <w:rsid w:val="00E95A41"/>
    <w:rsid w:val="00E95EFC"/>
    <w:rsid w:val="00E961E2"/>
    <w:rsid w:val="00E963B6"/>
    <w:rsid w:val="00E96411"/>
    <w:rsid w:val="00E96C72"/>
    <w:rsid w:val="00E970F4"/>
    <w:rsid w:val="00E97547"/>
    <w:rsid w:val="00E97958"/>
    <w:rsid w:val="00EA04B2"/>
    <w:rsid w:val="00EA0B4E"/>
    <w:rsid w:val="00EA0B84"/>
    <w:rsid w:val="00EA16C7"/>
    <w:rsid w:val="00EA1EEB"/>
    <w:rsid w:val="00EA21BF"/>
    <w:rsid w:val="00EA28EA"/>
    <w:rsid w:val="00EA395F"/>
    <w:rsid w:val="00EA41AB"/>
    <w:rsid w:val="00EA42FF"/>
    <w:rsid w:val="00EA4458"/>
    <w:rsid w:val="00EA448E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15"/>
    <w:rsid w:val="00EB28CC"/>
    <w:rsid w:val="00EB3694"/>
    <w:rsid w:val="00EB3E4C"/>
    <w:rsid w:val="00EB4114"/>
    <w:rsid w:val="00EB576C"/>
    <w:rsid w:val="00EB5D82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0A93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238"/>
    <w:rsid w:val="00EC77D9"/>
    <w:rsid w:val="00ED0105"/>
    <w:rsid w:val="00ED20FF"/>
    <w:rsid w:val="00ED267C"/>
    <w:rsid w:val="00ED2844"/>
    <w:rsid w:val="00ED2F2A"/>
    <w:rsid w:val="00ED351F"/>
    <w:rsid w:val="00ED3723"/>
    <w:rsid w:val="00ED45CC"/>
    <w:rsid w:val="00ED4907"/>
    <w:rsid w:val="00ED4A4C"/>
    <w:rsid w:val="00ED4B6E"/>
    <w:rsid w:val="00ED54A0"/>
    <w:rsid w:val="00ED55CC"/>
    <w:rsid w:val="00ED5B7B"/>
    <w:rsid w:val="00ED5F9C"/>
    <w:rsid w:val="00ED6BA9"/>
    <w:rsid w:val="00ED725B"/>
    <w:rsid w:val="00ED79EE"/>
    <w:rsid w:val="00EE1284"/>
    <w:rsid w:val="00EE15A7"/>
    <w:rsid w:val="00EE163C"/>
    <w:rsid w:val="00EE2848"/>
    <w:rsid w:val="00EE3153"/>
    <w:rsid w:val="00EE31BE"/>
    <w:rsid w:val="00EE36A9"/>
    <w:rsid w:val="00EE3C82"/>
    <w:rsid w:val="00EE5206"/>
    <w:rsid w:val="00EE55A9"/>
    <w:rsid w:val="00EE5B28"/>
    <w:rsid w:val="00EE5C32"/>
    <w:rsid w:val="00EE6456"/>
    <w:rsid w:val="00EE657B"/>
    <w:rsid w:val="00EE6891"/>
    <w:rsid w:val="00EE6A95"/>
    <w:rsid w:val="00EE6B3D"/>
    <w:rsid w:val="00EE6E61"/>
    <w:rsid w:val="00EE6F34"/>
    <w:rsid w:val="00EE74D5"/>
    <w:rsid w:val="00EE7D80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460E"/>
    <w:rsid w:val="00EF4C70"/>
    <w:rsid w:val="00EF58A9"/>
    <w:rsid w:val="00EF612F"/>
    <w:rsid w:val="00EF6DE4"/>
    <w:rsid w:val="00F003E8"/>
    <w:rsid w:val="00F024B6"/>
    <w:rsid w:val="00F04724"/>
    <w:rsid w:val="00F049C3"/>
    <w:rsid w:val="00F05C6A"/>
    <w:rsid w:val="00F0634E"/>
    <w:rsid w:val="00F109A0"/>
    <w:rsid w:val="00F11BC2"/>
    <w:rsid w:val="00F13B6E"/>
    <w:rsid w:val="00F13C27"/>
    <w:rsid w:val="00F1471B"/>
    <w:rsid w:val="00F14A74"/>
    <w:rsid w:val="00F15379"/>
    <w:rsid w:val="00F15B48"/>
    <w:rsid w:val="00F15C10"/>
    <w:rsid w:val="00F15E32"/>
    <w:rsid w:val="00F16443"/>
    <w:rsid w:val="00F167B3"/>
    <w:rsid w:val="00F17EB5"/>
    <w:rsid w:val="00F21503"/>
    <w:rsid w:val="00F21E8B"/>
    <w:rsid w:val="00F239D1"/>
    <w:rsid w:val="00F23A8D"/>
    <w:rsid w:val="00F23EFB"/>
    <w:rsid w:val="00F24482"/>
    <w:rsid w:val="00F24C6E"/>
    <w:rsid w:val="00F24D02"/>
    <w:rsid w:val="00F2501A"/>
    <w:rsid w:val="00F2620A"/>
    <w:rsid w:val="00F262EE"/>
    <w:rsid w:val="00F265F5"/>
    <w:rsid w:val="00F271C6"/>
    <w:rsid w:val="00F274D4"/>
    <w:rsid w:val="00F27BCA"/>
    <w:rsid w:val="00F27E0A"/>
    <w:rsid w:val="00F30855"/>
    <w:rsid w:val="00F30A92"/>
    <w:rsid w:val="00F31128"/>
    <w:rsid w:val="00F31461"/>
    <w:rsid w:val="00F318CA"/>
    <w:rsid w:val="00F332CD"/>
    <w:rsid w:val="00F33690"/>
    <w:rsid w:val="00F33A76"/>
    <w:rsid w:val="00F3511B"/>
    <w:rsid w:val="00F35429"/>
    <w:rsid w:val="00F35F45"/>
    <w:rsid w:val="00F379CB"/>
    <w:rsid w:val="00F40663"/>
    <w:rsid w:val="00F413C7"/>
    <w:rsid w:val="00F419AD"/>
    <w:rsid w:val="00F422D2"/>
    <w:rsid w:val="00F42799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2B87"/>
    <w:rsid w:val="00F52FD2"/>
    <w:rsid w:val="00F53913"/>
    <w:rsid w:val="00F53FAF"/>
    <w:rsid w:val="00F567BA"/>
    <w:rsid w:val="00F573C2"/>
    <w:rsid w:val="00F57719"/>
    <w:rsid w:val="00F601C1"/>
    <w:rsid w:val="00F60226"/>
    <w:rsid w:val="00F60994"/>
    <w:rsid w:val="00F609EE"/>
    <w:rsid w:val="00F627BF"/>
    <w:rsid w:val="00F62C0D"/>
    <w:rsid w:val="00F637FF"/>
    <w:rsid w:val="00F638AD"/>
    <w:rsid w:val="00F63977"/>
    <w:rsid w:val="00F645CA"/>
    <w:rsid w:val="00F64824"/>
    <w:rsid w:val="00F64907"/>
    <w:rsid w:val="00F64C2B"/>
    <w:rsid w:val="00F65EC6"/>
    <w:rsid w:val="00F65FCA"/>
    <w:rsid w:val="00F66365"/>
    <w:rsid w:val="00F66CAB"/>
    <w:rsid w:val="00F67FFC"/>
    <w:rsid w:val="00F701E6"/>
    <w:rsid w:val="00F70836"/>
    <w:rsid w:val="00F70ECE"/>
    <w:rsid w:val="00F72EA4"/>
    <w:rsid w:val="00F73495"/>
    <w:rsid w:val="00F735D5"/>
    <w:rsid w:val="00F73B75"/>
    <w:rsid w:val="00F7425A"/>
    <w:rsid w:val="00F7473E"/>
    <w:rsid w:val="00F747FD"/>
    <w:rsid w:val="00F74D0E"/>
    <w:rsid w:val="00F75064"/>
    <w:rsid w:val="00F75A4F"/>
    <w:rsid w:val="00F76F1E"/>
    <w:rsid w:val="00F775F1"/>
    <w:rsid w:val="00F77A82"/>
    <w:rsid w:val="00F77A9C"/>
    <w:rsid w:val="00F80039"/>
    <w:rsid w:val="00F814DF"/>
    <w:rsid w:val="00F816DF"/>
    <w:rsid w:val="00F8178B"/>
    <w:rsid w:val="00F81C37"/>
    <w:rsid w:val="00F8382C"/>
    <w:rsid w:val="00F85410"/>
    <w:rsid w:val="00F85DDF"/>
    <w:rsid w:val="00F860A2"/>
    <w:rsid w:val="00F86705"/>
    <w:rsid w:val="00F86858"/>
    <w:rsid w:val="00F8766A"/>
    <w:rsid w:val="00F876C3"/>
    <w:rsid w:val="00F87CE8"/>
    <w:rsid w:val="00F9019D"/>
    <w:rsid w:val="00F9024E"/>
    <w:rsid w:val="00F905C6"/>
    <w:rsid w:val="00F911DB"/>
    <w:rsid w:val="00F91502"/>
    <w:rsid w:val="00F91860"/>
    <w:rsid w:val="00F91CE1"/>
    <w:rsid w:val="00F91E58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36"/>
    <w:rsid w:val="00F956A3"/>
    <w:rsid w:val="00F9583B"/>
    <w:rsid w:val="00F95BFF"/>
    <w:rsid w:val="00F96B15"/>
    <w:rsid w:val="00F972E6"/>
    <w:rsid w:val="00F97A90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1256"/>
    <w:rsid w:val="00FB2CD5"/>
    <w:rsid w:val="00FB2EBC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4FCC"/>
    <w:rsid w:val="00FC52D8"/>
    <w:rsid w:val="00FC540C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35A8"/>
    <w:rsid w:val="00FD4627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56A"/>
    <w:rsid w:val="00FE1A15"/>
    <w:rsid w:val="00FE26D3"/>
    <w:rsid w:val="00FE35A5"/>
    <w:rsid w:val="00FE45D8"/>
    <w:rsid w:val="00FE541D"/>
    <w:rsid w:val="00FE55DC"/>
    <w:rsid w:val="00FE6351"/>
    <w:rsid w:val="00FE6F5A"/>
    <w:rsid w:val="00FE72A2"/>
    <w:rsid w:val="00FE7644"/>
    <w:rsid w:val="00FE7FA1"/>
    <w:rsid w:val="00FF15A6"/>
    <w:rsid w:val="00FF1F22"/>
    <w:rsid w:val="00FF21F9"/>
    <w:rsid w:val="00FF2279"/>
    <w:rsid w:val="00FF2B4A"/>
    <w:rsid w:val="00FF384A"/>
    <w:rsid w:val="00FF4234"/>
    <w:rsid w:val="00FF532B"/>
    <w:rsid w:val="00FF58F3"/>
    <w:rsid w:val="00FF594E"/>
    <w:rsid w:val="00FF5E92"/>
    <w:rsid w:val="00FF5ECF"/>
    <w:rsid w:val="00FF60E2"/>
    <w:rsid w:val="00FF6198"/>
    <w:rsid w:val="00FF69A4"/>
    <w:rsid w:val="00FF6B8E"/>
    <w:rsid w:val="00FF737D"/>
    <w:rsid w:val="00FF7730"/>
    <w:rsid w:val="010006ED"/>
    <w:rsid w:val="01117453"/>
    <w:rsid w:val="012A40B2"/>
    <w:rsid w:val="012F265E"/>
    <w:rsid w:val="01394AC4"/>
    <w:rsid w:val="014B27C4"/>
    <w:rsid w:val="01564CE1"/>
    <w:rsid w:val="01640803"/>
    <w:rsid w:val="016B5EC0"/>
    <w:rsid w:val="017B43E9"/>
    <w:rsid w:val="019920B8"/>
    <w:rsid w:val="019B0D6B"/>
    <w:rsid w:val="01A23232"/>
    <w:rsid w:val="01B24D95"/>
    <w:rsid w:val="01C42070"/>
    <w:rsid w:val="01DF442B"/>
    <w:rsid w:val="020457A7"/>
    <w:rsid w:val="0206246D"/>
    <w:rsid w:val="020C0E42"/>
    <w:rsid w:val="025C34E0"/>
    <w:rsid w:val="026F2FF5"/>
    <w:rsid w:val="02764365"/>
    <w:rsid w:val="02864480"/>
    <w:rsid w:val="028B7BBB"/>
    <w:rsid w:val="02956DA5"/>
    <w:rsid w:val="02A542D5"/>
    <w:rsid w:val="02A56418"/>
    <w:rsid w:val="02C56CF8"/>
    <w:rsid w:val="02D52DC9"/>
    <w:rsid w:val="02F61DC0"/>
    <w:rsid w:val="03231845"/>
    <w:rsid w:val="033A5479"/>
    <w:rsid w:val="0361541D"/>
    <w:rsid w:val="03761537"/>
    <w:rsid w:val="03872400"/>
    <w:rsid w:val="03911AD3"/>
    <w:rsid w:val="039E5726"/>
    <w:rsid w:val="03DE0266"/>
    <w:rsid w:val="03E817CE"/>
    <w:rsid w:val="03F119EC"/>
    <w:rsid w:val="0410426C"/>
    <w:rsid w:val="04114C22"/>
    <w:rsid w:val="041E5DC9"/>
    <w:rsid w:val="04344397"/>
    <w:rsid w:val="043A167D"/>
    <w:rsid w:val="04500413"/>
    <w:rsid w:val="045D2CA5"/>
    <w:rsid w:val="0478196E"/>
    <w:rsid w:val="04794AAD"/>
    <w:rsid w:val="048777D6"/>
    <w:rsid w:val="048B144C"/>
    <w:rsid w:val="04913CFE"/>
    <w:rsid w:val="04A50CC6"/>
    <w:rsid w:val="04A60F87"/>
    <w:rsid w:val="04AB3CA6"/>
    <w:rsid w:val="04AC66E6"/>
    <w:rsid w:val="04C76134"/>
    <w:rsid w:val="04E00415"/>
    <w:rsid w:val="04E6568C"/>
    <w:rsid w:val="04F12843"/>
    <w:rsid w:val="05063E2F"/>
    <w:rsid w:val="05157442"/>
    <w:rsid w:val="0528565D"/>
    <w:rsid w:val="05285BF4"/>
    <w:rsid w:val="05292B27"/>
    <w:rsid w:val="052F711C"/>
    <w:rsid w:val="05395C48"/>
    <w:rsid w:val="0541076C"/>
    <w:rsid w:val="05504229"/>
    <w:rsid w:val="055E6DBB"/>
    <w:rsid w:val="056F7B17"/>
    <w:rsid w:val="059A348E"/>
    <w:rsid w:val="05AE4E46"/>
    <w:rsid w:val="05C75788"/>
    <w:rsid w:val="05D84ABD"/>
    <w:rsid w:val="05EB68ED"/>
    <w:rsid w:val="05EE0589"/>
    <w:rsid w:val="05F12EC4"/>
    <w:rsid w:val="06210B12"/>
    <w:rsid w:val="0637135D"/>
    <w:rsid w:val="068200AE"/>
    <w:rsid w:val="06A05CF2"/>
    <w:rsid w:val="06BC3CA9"/>
    <w:rsid w:val="06BD0144"/>
    <w:rsid w:val="06BE1AC2"/>
    <w:rsid w:val="06BE4ACA"/>
    <w:rsid w:val="06EE20DA"/>
    <w:rsid w:val="06F431E5"/>
    <w:rsid w:val="070162CE"/>
    <w:rsid w:val="07081ABA"/>
    <w:rsid w:val="070E3DCA"/>
    <w:rsid w:val="0715157C"/>
    <w:rsid w:val="076D090B"/>
    <w:rsid w:val="076D6780"/>
    <w:rsid w:val="0796276A"/>
    <w:rsid w:val="07A35B41"/>
    <w:rsid w:val="07B66ED8"/>
    <w:rsid w:val="07B80787"/>
    <w:rsid w:val="07BC1321"/>
    <w:rsid w:val="07D46B60"/>
    <w:rsid w:val="07DA44C5"/>
    <w:rsid w:val="07EA0650"/>
    <w:rsid w:val="07EC0F02"/>
    <w:rsid w:val="08122C64"/>
    <w:rsid w:val="0818748A"/>
    <w:rsid w:val="08220DEB"/>
    <w:rsid w:val="082F5C36"/>
    <w:rsid w:val="08347EB0"/>
    <w:rsid w:val="08363CC6"/>
    <w:rsid w:val="083E4BC9"/>
    <w:rsid w:val="08424B7D"/>
    <w:rsid w:val="084A12AA"/>
    <w:rsid w:val="085C7DE0"/>
    <w:rsid w:val="08613B99"/>
    <w:rsid w:val="08807423"/>
    <w:rsid w:val="089F3F6F"/>
    <w:rsid w:val="08A554F2"/>
    <w:rsid w:val="08AC4DAD"/>
    <w:rsid w:val="08D95D79"/>
    <w:rsid w:val="08FE2362"/>
    <w:rsid w:val="091B10E0"/>
    <w:rsid w:val="091E4BA9"/>
    <w:rsid w:val="092C2C89"/>
    <w:rsid w:val="092E2840"/>
    <w:rsid w:val="094035E9"/>
    <w:rsid w:val="0942274B"/>
    <w:rsid w:val="095652C8"/>
    <w:rsid w:val="09570E2A"/>
    <w:rsid w:val="09623B4C"/>
    <w:rsid w:val="09705F15"/>
    <w:rsid w:val="09872F4A"/>
    <w:rsid w:val="09B7232C"/>
    <w:rsid w:val="09BB3061"/>
    <w:rsid w:val="09C04A5C"/>
    <w:rsid w:val="09C44CE2"/>
    <w:rsid w:val="09D8057C"/>
    <w:rsid w:val="09DB72AF"/>
    <w:rsid w:val="09DD3088"/>
    <w:rsid w:val="09E30FFF"/>
    <w:rsid w:val="09EA7F57"/>
    <w:rsid w:val="09F36D85"/>
    <w:rsid w:val="0A0342B0"/>
    <w:rsid w:val="0A1A13E6"/>
    <w:rsid w:val="0A201406"/>
    <w:rsid w:val="0A2309A2"/>
    <w:rsid w:val="0A2B79EE"/>
    <w:rsid w:val="0A5557F3"/>
    <w:rsid w:val="0A606C3E"/>
    <w:rsid w:val="0A6E21B2"/>
    <w:rsid w:val="0A800CAA"/>
    <w:rsid w:val="0A9A2638"/>
    <w:rsid w:val="0AC02C6E"/>
    <w:rsid w:val="0AC72EC1"/>
    <w:rsid w:val="0AE06A9A"/>
    <w:rsid w:val="0AED04CE"/>
    <w:rsid w:val="0B2173DE"/>
    <w:rsid w:val="0B584EE1"/>
    <w:rsid w:val="0B793859"/>
    <w:rsid w:val="0B8339E1"/>
    <w:rsid w:val="0B8F01CC"/>
    <w:rsid w:val="0BA5677F"/>
    <w:rsid w:val="0BA830EF"/>
    <w:rsid w:val="0BC24160"/>
    <w:rsid w:val="0BC44653"/>
    <w:rsid w:val="0BD20ED6"/>
    <w:rsid w:val="0BD5491F"/>
    <w:rsid w:val="0BDC3462"/>
    <w:rsid w:val="0BDC5555"/>
    <w:rsid w:val="0BDF66AD"/>
    <w:rsid w:val="0BFA00F2"/>
    <w:rsid w:val="0C0A6143"/>
    <w:rsid w:val="0C2C6435"/>
    <w:rsid w:val="0C2E6291"/>
    <w:rsid w:val="0C5B1660"/>
    <w:rsid w:val="0C6D552E"/>
    <w:rsid w:val="0C865813"/>
    <w:rsid w:val="0CA63D46"/>
    <w:rsid w:val="0CAB1E72"/>
    <w:rsid w:val="0CAD4314"/>
    <w:rsid w:val="0CB50BC9"/>
    <w:rsid w:val="0CE174C2"/>
    <w:rsid w:val="0CE905E6"/>
    <w:rsid w:val="0CF05936"/>
    <w:rsid w:val="0D187093"/>
    <w:rsid w:val="0D1C0999"/>
    <w:rsid w:val="0D1C6C40"/>
    <w:rsid w:val="0D3242EF"/>
    <w:rsid w:val="0D477E56"/>
    <w:rsid w:val="0D707051"/>
    <w:rsid w:val="0D9536CA"/>
    <w:rsid w:val="0D955B14"/>
    <w:rsid w:val="0DA84BBE"/>
    <w:rsid w:val="0DC530D0"/>
    <w:rsid w:val="0DDD5FD2"/>
    <w:rsid w:val="0DE5330D"/>
    <w:rsid w:val="0E0006EA"/>
    <w:rsid w:val="0E072E93"/>
    <w:rsid w:val="0E181771"/>
    <w:rsid w:val="0E23688C"/>
    <w:rsid w:val="0E416C08"/>
    <w:rsid w:val="0E465371"/>
    <w:rsid w:val="0E550075"/>
    <w:rsid w:val="0E564039"/>
    <w:rsid w:val="0E586028"/>
    <w:rsid w:val="0E6D41F0"/>
    <w:rsid w:val="0E770AD1"/>
    <w:rsid w:val="0E841D47"/>
    <w:rsid w:val="0E996A08"/>
    <w:rsid w:val="0EAA731E"/>
    <w:rsid w:val="0ED52DE5"/>
    <w:rsid w:val="0ED607D1"/>
    <w:rsid w:val="0ED95D19"/>
    <w:rsid w:val="0EF04DAE"/>
    <w:rsid w:val="0F0265DA"/>
    <w:rsid w:val="0F156ECC"/>
    <w:rsid w:val="0F200581"/>
    <w:rsid w:val="0F210424"/>
    <w:rsid w:val="0F2D36D7"/>
    <w:rsid w:val="0F442BC5"/>
    <w:rsid w:val="0F4C1D77"/>
    <w:rsid w:val="0F59126E"/>
    <w:rsid w:val="0F69235C"/>
    <w:rsid w:val="0F7424E5"/>
    <w:rsid w:val="0F7F21C0"/>
    <w:rsid w:val="0F834D17"/>
    <w:rsid w:val="0F9475AC"/>
    <w:rsid w:val="0F9A557F"/>
    <w:rsid w:val="0FB36120"/>
    <w:rsid w:val="0FB5238F"/>
    <w:rsid w:val="0FCC1C3D"/>
    <w:rsid w:val="0FCC1F0F"/>
    <w:rsid w:val="0FFB0E7F"/>
    <w:rsid w:val="0FFE1C95"/>
    <w:rsid w:val="100040BA"/>
    <w:rsid w:val="101E48D9"/>
    <w:rsid w:val="10274C30"/>
    <w:rsid w:val="105B381F"/>
    <w:rsid w:val="105B557B"/>
    <w:rsid w:val="106935F0"/>
    <w:rsid w:val="10A0661F"/>
    <w:rsid w:val="10A51EFA"/>
    <w:rsid w:val="10A75B21"/>
    <w:rsid w:val="10AA447B"/>
    <w:rsid w:val="10BC4DE4"/>
    <w:rsid w:val="110902CD"/>
    <w:rsid w:val="11145225"/>
    <w:rsid w:val="11147B67"/>
    <w:rsid w:val="111B1865"/>
    <w:rsid w:val="115234BC"/>
    <w:rsid w:val="116201E5"/>
    <w:rsid w:val="117410A7"/>
    <w:rsid w:val="1174664B"/>
    <w:rsid w:val="119A650E"/>
    <w:rsid w:val="119F7955"/>
    <w:rsid w:val="11A71CF6"/>
    <w:rsid w:val="11CB7250"/>
    <w:rsid w:val="11D83CF7"/>
    <w:rsid w:val="11E2061B"/>
    <w:rsid w:val="11EA7079"/>
    <w:rsid w:val="11EE5E5F"/>
    <w:rsid w:val="11EF295B"/>
    <w:rsid w:val="12043ABD"/>
    <w:rsid w:val="12062393"/>
    <w:rsid w:val="12386796"/>
    <w:rsid w:val="127F34AE"/>
    <w:rsid w:val="12B10E9D"/>
    <w:rsid w:val="12D02C65"/>
    <w:rsid w:val="12E46DC3"/>
    <w:rsid w:val="12ED5504"/>
    <w:rsid w:val="1306346F"/>
    <w:rsid w:val="13191775"/>
    <w:rsid w:val="13460A8A"/>
    <w:rsid w:val="1348564C"/>
    <w:rsid w:val="135E27EF"/>
    <w:rsid w:val="136B54F0"/>
    <w:rsid w:val="13795ECF"/>
    <w:rsid w:val="138D4EA7"/>
    <w:rsid w:val="139B07C0"/>
    <w:rsid w:val="139D3C8E"/>
    <w:rsid w:val="13CF65B5"/>
    <w:rsid w:val="13E02161"/>
    <w:rsid w:val="13F413A4"/>
    <w:rsid w:val="14041D7D"/>
    <w:rsid w:val="141256C3"/>
    <w:rsid w:val="141959E8"/>
    <w:rsid w:val="141E7D5F"/>
    <w:rsid w:val="141F39E8"/>
    <w:rsid w:val="141F5F7E"/>
    <w:rsid w:val="142C6097"/>
    <w:rsid w:val="142D20E5"/>
    <w:rsid w:val="142E3C58"/>
    <w:rsid w:val="14362C68"/>
    <w:rsid w:val="143A5172"/>
    <w:rsid w:val="145753E2"/>
    <w:rsid w:val="14630548"/>
    <w:rsid w:val="14690899"/>
    <w:rsid w:val="147232EA"/>
    <w:rsid w:val="14857085"/>
    <w:rsid w:val="14942E5F"/>
    <w:rsid w:val="14B21A70"/>
    <w:rsid w:val="14C56373"/>
    <w:rsid w:val="14E762AD"/>
    <w:rsid w:val="15060382"/>
    <w:rsid w:val="15107168"/>
    <w:rsid w:val="151274B1"/>
    <w:rsid w:val="15253E76"/>
    <w:rsid w:val="153355F7"/>
    <w:rsid w:val="154966E7"/>
    <w:rsid w:val="155264D8"/>
    <w:rsid w:val="156453F0"/>
    <w:rsid w:val="156D424D"/>
    <w:rsid w:val="15A75AFB"/>
    <w:rsid w:val="15B21778"/>
    <w:rsid w:val="15E12502"/>
    <w:rsid w:val="15ED18FE"/>
    <w:rsid w:val="15F54647"/>
    <w:rsid w:val="160A552C"/>
    <w:rsid w:val="16154896"/>
    <w:rsid w:val="161657D4"/>
    <w:rsid w:val="163472A7"/>
    <w:rsid w:val="16776CEE"/>
    <w:rsid w:val="167C3827"/>
    <w:rsid w:val="167E27A3"/>
    <w:rsid w:val="16946957"/>
    <w:rsid w:val="169C43B4"/>
    <w:rsid w:val="16A745F8"/>
    <w:rsid w:val="16A944CE"/>
    <w:rsid w:val="16AE76D5"/>
    <w:rsid w:val="16B24473"/>
    <w:rsid w:val="16E576F7"/>
    <w:rsid w:val="16E92447"/>
    <w:rsid w:val="17036743"/>
    <w:rsid w:val="17140DF6"/>
    <w:rsid w:val="172A38D5"/>
    <w:rsid w:val="173022A4"/>
    <w:rsid w:val="1731249B"/>
    <w:rsid w:val="17313300"/>
    <w:rsid w:val="178163A8"/>
    <w:rsid w:val="17C551A7"/>
    <w:rsid w:val="17D417D2"/>
    <w:rsid w:val="17DD2FF3"/>
    <w:rsid w:val="17F57A0E"/>
    <w:rsid w:val="18154FDD"/>
    <w:rsid w:val="18490C1B"/>
    <w:rsid w:val="18683E46"/>
    <w:rsid w:val="187351B9"/>
    <w:rsid w:val="187A1287"/>
    <w:rsid w:val="18842E5F"/>
    <w:rsid w:val="188A1E6E"/>
    <w:rsid w:val="188C31FD"/>
    <w:rsid w:val="18AB5EBD"/>
    <w:rsid w:val="18AD77C8"/>
    <w:rsid w:val="18CD5F48"/>
    <w:rsid w:val="18D452DC"/>
    <w:rsid w:val="18D571BE"/>
    <w:rsid w:val="18D716CE"/>
    <w:rsid w:val="18EA4E1D"/>
    <w:rsid w:val="18EF4B40"/>
    <w:rsid w:val="18F748EE"/>
    <w:rsid w:val="19016D37"/>
    <w:rsid w:val="190514AE"/>
    <w:rsid w:val="191A7B21"/>
    <w:rsid w:val="191D333B"/>
    <w:rsid w:val="19253E28"/>
    <w:rsid w:val="19432E1E"/>
    <w:rsid w:val="195908B8"/>
    <w:rsid w:val="19690015"/>
    <w:rsid w:val="197851AE"/>
    <w:rsid w:val="199E675B"/>
    <w:rsid w:val="19A17A8D"/>
    <w:rsid w:val="19CC0283"/>
    <w:rsid w:val="19E81930"/>
    <w:rsid w:val="19F23B39"/>
    <w:rsid w:val="1A2C20C2"/>
    <w:rsid w:val="1A2F15E4"/>
    <w:rsid w:val="1A4F634C"/>
    <w:rsid w:val="1A665725"/>
    <w:rsid w:val="1A8F08CD"/>
    <w:rsid w:val="1A925A48"/>
    <w:rsid w:val="1AA45D74"/>
    <w:rsid w:val="1AC1741C"/>
    <w:rsid w:val="1ADF536D"/>
    <w:rsid w:val="1B0D74E2"/>
    <w:rsid w:val="1B127494"/>
    <w:rsid w:val="1B1A61D2"/>
    <w:rsid w:val="1B3B2100"/>
    <w:rsid w:val="1B4256C7"/>
    <w:rsid w:val="1B4E40E6"/>
    <w:rsid w:val="1B5268B9"/>
    <w:rsid w:val="1B551395"/>
    <w:rsid w:val="1B5B36E4"/>
    <w:rsid w:val="1B67065F"/>
    <w:rsid w:val="1B70720B"/>
    <w:rsid w:val="1B9F38AA"/>
    <w:rsid w:val="1BD20B88"/>
    <w:rsid w:val="1C3334DE"/>
    <w:rsid w:val="1C3779D6"/>
    <w:rsid w:val="1C4C0677"/>
    <w:rsid w:val="1C50276D"/>
    <w:rsid w:val="1C5B563C"/>
    <w:rsid w:val="1C6A5517"/>
    <w:rsid w:val="1C6D7542"/>
    <w:rsid w:val="1C6E5D59"/>
    <w:rsid w:val="1C736272"/>
    <w:rsid w:val="1C803528"/>
    <w:rsid w:val="1C8354B9"/>
    <w:rsid w:val="1C8E6620"/>
    <w:rsid w:val="1CD95A9B"/>
    <w:rsid w:val="1CDC6F01"/>
    <w:rsid w:val="1CFF6E16"/>
    <w:rsid w:val="1D072191"/>
    <w:rsid w:val="1D2177F0"/>
    <w:rsid w:val="1D242F9D"/>
    <w:rsid w:val="1D257CDA"/>
    <w:rsid w:val="1D3733D0"/>
    <w:rsid w:val="1D6478D2"/>
    <w:rsid w:val="1D661494"/>
    <w:rsid w:val="1D6858F7"/>
    <w:rsid w:val="1D720B5B"/>
    <w:rsid w:val="1D76337D"/>
    <w:rsid w:val="1D7C7C9C"/>
    <w:rsid w:val="1D901EFC"/>
    <w:rsid w:val="1D911CA5"/>
    <w:rsid w:val="1DC67A93"/>
    <w:rsid w:val="1DD51CD2"/>
    <w:rsid w:val="1DED3960"/>
    <w:rsid w:val="1DF25DCF"/>
    <w:rsid w:val="1E0C3484"/>
    <w:rsid w:val="1E19197D"/>
    <w:rsid w:val="1E1A7CEA"/>
    <w:rsid w:val="1E1F3EB7"/>
    <w:rsid w:val="1E2A1C0F"/>
    <w:rsid w:val="1E477755"/>
    <w:rsid w:val="1E48319A"/>
    <w:rsid w:val="1E64007E"/>
    <w:rsid w:val="1E731A17"/>
    <w:rsid w:val="1E84578D"/>
    <w:rsid w:val="1E89278D"/>
    <w:rsid w:val="1E89428F"/>
    <w:rsid w:val="1E9951EB"/>
    <w:rsid w:val="1EAE36EE"/>
    <w:rsid w:val="1EBD105B"/>
    <w:rsid w:val="1EC05FC9"/>
    <w:rsid w:val="1ECB4BDA"/>
    <w:rsid w:val="1EE97280"/>
    <w:rsid w:val="1EF838CA"/>
    <w:rsid w:val="1F020C25"/>
    <w:rsid w:val="1F451B9B"/>
    <w:rsid w:val="1F70265B"/>
    <w:rsid w:val="1F734704"/>
    <w:rsid w:val="1F783947"/>
    <w:rsid w:val="1F822449"/>
    <w:rsid w:val="1F84514C"/>
    <w:rsid w:val="1F856A20"/>
    <w:rsid w:val="1F8C4B3A"/>
    <w:rsid w:val="1F994B3A"/>
    <w:rsid w:val="1FBA5C6B"/>
    <w:rsid w:val="1FCD6FDF"/>
    <w:rsid w:val="1FD12007"/>
    <w:rsid w:val="1FD21191"/>
    <w:rsid w:val="1FEC5A8D"/>
    <w:rsid w:val="200074F3"/>
    <w:rsid w:val="202A6A7B"/>
    <w:rsid w:val="202C1FEF"/>
    <w:rsid w:val="203E42E8"/>
    <w:rsid w:val="20483658"/>
    <w:rsid w:val="20764CF9"/>
    <w:rsid w:val="208660DF"/>
    <w:rsid w:val="209B4FB8"/>
    <w:rsid w:val="20A40D2A"/>
    <w:rsid w:val="20A81968"/>
    <w:rsid w:val="20AD6B76"/>
    <w:rsid w:val="20AF71D5"/>
    <w:rsid w:val="20C91CA8"/>
    <w:rsid w:val="20D1478E"/>
    <w:rsid w:val="21025E1E"/>
    <w:rsid w:val="21036C72"/>
    <w:rsid w:val="211E5A57"/>
    <w:rsid w:val="213D17A4"/>
    <w:rsid w:val="21485D0D"/>
    <w:rsid w:val="21542966"/>
    <w:rsid w:val="217C20B8"/>
    <w:rsid w:val="21A1451C"/>
    <w:rsid w:val="21AF64EF"/>
    <w:rsid w:val="21B64D46"/>
    <w:rsid w:val="21C6574B"/>
    <w:rsid w:val="21D1743F"/>
    <w:rsid w:val="21DB0FA6"/>
    <w:rsid w:val="21DC0DEA"/>
    <w:rsid w:val="21F75EB2"/>
    <w:rsid w:val="222A169F"/>
    <w:rsid w:val="22380764"/>
    <w:rsid w:val="223B3886"/>
    <w:rsid w:val="223F2ED9"/>
    <w:rsid w:val="225C164A"/>
    <w:rsid w:val="22656119"/>
    <w:rsid w:val="22835200"/>
    <w:rsid w:val="22B305F6"/>
    <w:rsid w:val="22C86FCC"/>
    <w:rsid w:val="22CB0C41"/>
    <w:rsid w:val="22CB2D7A"/>
    <w:rsid w:val="22CE4CFE"/>
    <w:rsid w:val="22D5248D"/>
    <w:rsid w:val="22DC2020"/>
    <w:rsid w:val="22E15320"/>
    <w:rsid w:val="22FF5A08"/>
    <w:rsid w:val="2302527B"/>
    <w:rsid w:val="230E7033"/>
    <w:rsid w:val="23104993"/>
    <w:rsid w:val="23140C11"/>
    <w:rsid w:val="2330078B"/>
    <w:rsid w:val="235E0825"/>
    <w:rsid w:val="23615452"/>
    <w:rsid w:val="236157EC"/>
    <w:rsid w:val="23744E27"/>
    <w:rsid w:val="23796B24"/>
    <w:rsid w:val="237A6ABE"/>
    <w:rsid w:val="23B248C0"/>
    <w:rsid w:val="23B77B7E"/>
    <w:rsid w:val="23B82735"/>
    <w:rsid w:val="23D056D3"/>
    <w:rsid w:val="23F56C66"/>
    <w:rsid w:val="24084799"/>
    <w:rsid w:val="240C40F1"/>
    <w:rsid w:val="24426DA9"/>
    <w:rsid w:val="244417EE"/>
    <w:rsid w:val="24523A49"/>
    <w:rsid w:val="246E17F7"/>
    <w:rsid w:val="247C17EA"/>
    <w:rsid w:val="24920FDC"/>
    <w:rsid w:val="249C58A4"/>
    <w:rsid w:val="24E57B6E"/>
    <w:rsid w:val="24EA1EEE"/>
    <w:rsid w:val="24FA69E8"/>
    <w:rsid w:val="250D5967"/>
    <w:rsid w:val="25176D55"/>
    <w:rsid w:val="251B3441"/>
    <w:rsid w:val="251C6479"/>
    <w:rsid w:val="25343DC8"/>
    <w:rsid w:val="253479F8"/>
    <w:rsid w:val="25461EEE"/>
    <w:rsid w:val="25481058"/>
    <w:rsid w:val="25503D76"/>
    <w:rsid w:val="25795793"/>
    <w:rsid w:val="2588505B"/>
    <w:rsid w:val="25955D5B"/>
    <w:rsid w:val="259F1E91"/>
    <w:rsid w:val="25AA6C2B"/>
    <w:rsid w:val="25AB1460"/>
    <w:rsid w:val="25CF7761"/>
    <w:rsid w:val="25EB6CB0"/>
    <w:rsid w:val="26134C84"/>
    <w:rsid w:val="26190AA9"/>
    <w:rsid w:val="2635757C"/>
    <w:rsid w:val="265062F3"/>
    <w:rsid w:val="265159E0"/>
    <w:rsid w:val="265C08E4"/>
    <w:rsid w:val="26610D70"/>
    <w:rsid w:val="26622194"/>
    <w:rsid w:val="26650330"/>
    <w:rsid w:val="266609E3"/>
    <w:rsid w:val="26661EB0"/>
    <w:rsid w:val="26662533"/>
    <w:rsid w:val="26790FA6"/>
    <w:rsid w:val="267D27BE"/>
    <w:rsid w:val="2685109C"/>
    <w:rsid w:val="26B61130"/>
    <w:rsid w:val="26F27B01"/>
    <w:rsid w:val="26FC491E"/>
    <w:rsid w:val="271601FC"/>
    <w:rsid w:val="271824D9"/>
    <w:rsid w:val="27302181"/>
    <w:rsid w:val="275907A5"/>
    <w:rsid w:val="276C6892"/>
    <w:rsid w:val="276C6A6A"/>
    <w:rsid w:val="278068D0"/>
    <w:rsid w:val="27855103"/>
    <w:rsid w:val="278A0F02"/>
    <w:rsid w:val="278B2E59"/>
    <w:rsid w:val="278E2E4D"/>
    <w:rsid w:val="27A74273"/>
    <w:rsid w:val="27B60A68"/>
    <w:rsid w:val="280836A9"/>
    <w:rsid w:val="281F27D5"/>
    <w:rsid w:val="28271537"/>
    <w:rsid w:val="282A5248"/>
    <w:rsid w:val="28430312"/>
    <w:rsid w:val="28793F16"/>
    <w:rsid w:val="288C422E"/>
    <w:rsid w:val="289524B5"/>
    <w:rsid w:val="28AB5AE8"/>
    <w:rsid w:val="28AF4C6E"/>
    <w:rsid w:val="28B654FC"/>
    <w:rsid w:val="28BA2D22"/>
    <w:rsid w:val="28D35DBD"/>
    <w:rsid w:val="28EA1D91"/>
    <w:rsid w:val="28F45CF3"/>
    <w:rsid w:val="291E0E22"/>
    <w:rsid w:val="29340C85"/>
    <w:rsid w:val="29374DFE"/>
    <w:rsid w:val="295A7AD8"/>
    <w:rsid w:val="297F0412"/>
    <w:rsid w:val="2991691E"/>
    <w:rsid w:val="29960AA8"/>
    <w:rsid w:val="29D078A9"/>
    <w:rsid w:val="29EC3538"/>
    <w:rsid w:val="29F36E22"/>
    <w:rsid w:val="29FB13D6"/>
    <w:rsid w:val="2A2D34C0"/>
    <w:rsid w:val="2A333CC6"/>
    <w:rsid w:val="2A364828"/>
    <w:rsid w:val="2A3F341B"/>
    <w:rsid w:val="2A417DA6"/>
    <w:rsid w:val="2A480DF0"/>
    <w:rsid w:val="2A5852DA"/>
    <w:rsid w:val="2A606FDB"/>
    <w:rsid w:val="2A7226C9"/>
    <w:rsid w:val="2A7A1785"/>
    <w:rsid w:val="2A857722"/>
    <w:rsid w:val="2AA553DA"/>
    <w:rsid w:val="2AB4172C"/>
    <w:rsid w:val="2ABA65D1"/>
    <w:rsid w:val="2AC55C6E"/>
    <w:rsid w:val="2AC87FA7"/>
    <w:rsid w:val="2ACC2D9F"/>
    <w:rsid w:val="2B27459A"/>
    <w:rsid w:val="2B277CE8"/>
    <w:rsid w:val="2B434CCB"/>
    <w:rsid w:val="2B4922EB"/>
    <w:rsid w:val="2B4D145D"/>
    <w:rsid w:val="2B552CE4"/>
    <w:rsid w:val="2B627DD7"/>
    <w:rsid w:val="2B880D5F"/>
    <w:rsid w:val="2B9049EF"/>
    <w:rsid w:val="2B9A6290"/>
    <w:rsid w:val="2B9B550A"/>
    <w:rsid w:val="2BA011AB"/>
    <w:rsid w:val="2BA850F3"/>
    <w:rsid w:val="2BB90D51"/>
    <w:rsid w:val="2BBA3C01"/>
    <w:rsid w:val="2BBF5B7D"/>
    <w:rsid w:val="2BC44ED1"/>
    <w:rsid w:val="2BE92024"/>
    <w:rsid w:val="2BF749D1"/>
    <w:rsid w:val="2C0824AA"/>
    <w:rsid w:val="2C1A37DA"/>
    <w:rsid w:val="2C36539D"/>
    <w:rsid w:val="2C481FFA"/>
    <w:rsid w:val="2C4F6B7D"/>
    <w:rsid w:val="2C5019CE"/>
    <w:rsid w:val="2C591014"/>
    <w:rsid w:val="2C602E27"/>
    <w:rsid w:val="2C6E0834"/>
    <w:rsid w:val="2C7C69F2"/>
    <w:rsid w:val="2C7F70A1"/>
    <w:rsid w:val="2CB65624"/>
    <w:rsid w:val="2CC54B5E"/>
    <w:rsid w:val="2CD41F3A"/>
    <w:rsid w:val="2CD65769"/>
    <w:rsid w:val="2D0604C6"/>
    <w:rsid w:val="2D204B22"/>
    <w:rsid w:val="2D3A6F7C"/>
    <w:rsid w:val="2D495981"/>
    <w:rsid w:val="2D4D7F45"/>
    <w:rsid w:val="2D642D72"/>
    <w:rsid w:val="2D64479A"/>
    <w:rsid w:val="2D7A541E"/>
    <w:rsid w:val="2D8B7679"/>
    <w:rsid w:val="2D8E5FA8"/>
    <w:rsid w:val="2DAF6C98"/>
    <w:rsid w:val="2DC23ED4"/>
    <w:rsid w:val="2DC5007B"/>
    <w:rsid w:val="2DE92C06"/>
    <w:rsid w:val="2DF23773"/>
    <w:rsid w:val="2DF4287D"/>
    <w:rsid w:val="2DF46A37"/>
    <w:rsid w:val="2DFB7D10"/>
    <w:rsid w:val="2E064BA1"/>
    <w:rsid w:val="2E4379A4"/>
    <w:rsid w:val="2E4B00FF"/>
    <w:rsid w:val="2E84455E"/>
    <w:rsid w:val="2E8615E9"/>
    <w:rsid w:val="2E9D770D"/>
    <w:rsid w:val="2EA80219"/>
    <w:rsid w:val="2EB0787A"/>
    <w:rsid w:val="2EBA31ED"/>
    <w:rsid w:val="2EC50384"/>
    <w:rsid w:val="2EDE745C"/>
    <w:rsid w:val="2EEB3AE6"/>
    <w:rsid w:val="2EF23D32"/>
    <w:rsid w:val="2F0A5507"/>
    <w:rsid w:val="2F250460"/>
    <w:rsid w:val="2F327259"/>
    <w:rsid w:val="2F461B8A"/>
    <w:rsid w:val="2F911AF2"/>
    <w:rsid w:val="2F9125EA"/>
    <w:rsid w:val="2F945114"/>
    <w:rsid w:val="2F9B304E"/>
    <w:rsid w:val="2FA377DD"/>
    <w:rsid w:val="2FA91AF7"/>
    <w:rsid w:val="2FB24B89"/>
    <w:rsid w:val="2FE576A1"/>
    <w:rsid w:val="2FEE7535"/>
    <w:rsid w:val="2FF20125"/>
    <w:rsid w:val="2FFE1455"/>
    <w:rsid w:val="303A777F"/>
    <w:rsid w:val="304F0B0C"/>
    <w:rsid w:val="306C5629"/>
    <w:rsid w:val="30785FBF"/>
    <w:rsid w:val="30BC41D6"/>
    <w:rsid w:val="30CC1B92"/>
    <w:rsid w:val="30D10CCA"/>
    <w:rsid w:val="30D80303"/>
    <w:rsid w:val="310D45EA"/>
    <w:rsid w:val="312F617E"/>
    <w:rsid w:val="31337714"/>
    <w:rsid w:val="3149509F"/>
    <w:rsid w:val="3158206C"/>
    <w:rsid w:val="315A2CB9"/>
    <w:rsid w:val="31891BD9"/>
    <w:rsid w:val="31894F97"/>
    <w:rsid w:val="318F3ABE"/>
    <w:rsid w:val="3193138C"/>
    <w:rsid w:val="31AD52FD"/>
    <w:rsid w:val="31B41100"/>
    <w:rsid w:val="31B44436"/>
    <w:rsid w:val="31BC2A2C"/>
    <w:rsid w:val="31D23803"/>
    <w:rsid w:val="31E11863"/>
    <w:rsid w:val="31E82A4B"/>
    <w:rsid w:val="320C5078"/>
    <w:rsid w:val="320E6D17"/>
    <w:rsid w:val="3227040B"/>
    <w:rsid w:val="32275ABB"/>
    <w:rsid w:val="322E55A6"/>
    <w:rsid w:val="32522568"/>
    <w:rsid w:val="325A5103"/>
    <w:rsid w:val="327B2774"/>
    <w:rsid w:val="32896241"/>
    <w:rsid w:val="328C75E4"/>
    <w:rsid w:val="32957F39"/>
    <w:rsid w:val="32965D17"/>
    <w:rsid w:val="32A073FC"/>
    <w:rsid w:val="32AF5530"/>
    <w:rsid w:val="32B52818"/>
    <w:rsid w:val="32B737F0"/>
    <w:rsid w:val="32B82561"/>
    <w:rsid w:val="32C95D00"/>
    <w:rsid w:val="32CE03C3"/>
    <w:rsid w:val="32FB2986"/>
    <w:rsid w:val="331272AF"/>
    <w:rsid w:val="33146D6D"/>
    <w:rsid w:val="333F3C13"/>
    <w:rsid w:val="33814791"/>
    <w:rsid w:val="33864E3E"/>
    <w:rsid w:val="33B55471"/>
    <w:rsid w:val="33D718F6"/>
    <w:rsid w:val="33E8094A"/>
    <w:rsid w:val="33F54D9B"/>
    <w:rsid w:val="33F7677B"/>
    <w:rsid w:val="340675F8"/>
    <w:rsid w:val="341059E5"/>
    <w:rsid w:val="34197DE7"/>
    <w:rsid w:val="341B3230"/>
    <w:rsid w:val="34257605"/>
    <w:rsid w:val="343E4F5D"/>
    <w:rsid w:val="344B7180"/>
    <w:rsid w:val="348A5926"/>
    <w:rsid w:val="349A27D4"/>
    <w:rsid w:val="34A37AB7"/>
    <w:rsid w:val="34B17757"/>
    <w:rsid w:val="34C653B1"/>
    <w:rsid w:val="34E514A8"/>
    <w:rsid w:val="353322F0"/>
    <w:rsid w:val="35743869"/>
    <w:rsid w:val="357A3607"/>
    <w:rsid w:val="35A23F77"/>
    <w:rsid w:val="35BA04C6"/>
    <w:rsid w:val="35C361C3"/>
    <w:rsid w:val="35DA5305"/>
    <w:rsid w:val="35E4341F"/>
    <w:rsid w:val="362A01F6"/>
    <w:rsid w:val="3630545C"/>
    <w:rsid w:val="36691495"/>
    <w:rsid w:val="36915546"/>
    <w:rsid w:val="36B6655C"/>
    <w:rsid w:val="36CD5FEE"/>
    <w:rsid w:val="36EE01A6"/>
    <w:rsid w:val="37152FA9"/>
    <w:rsid w:val="37194A4C"/>
    <w:rsid w:val="371A11F9"/>
    <w:rsid w:val="3734216C"/>
    <w:rsid w:val="3741634A"/>
    <w:rsid w:val="374F2221"/>
    <w:rsid w:val="37561A09"/>
    <w:rsid w:val="37600351"/>
    <w:rsid w:val="37680EF2"/>
    <w:rsid w:val="37871549"/>
    <w:rsid w:val="37962319"/>
    <w:rsid w:val="379E15D7"/>
    <w:rsid w:val="37A71612"/>
    <w:rsid w:val="37E26EF8"/>
    <w:rsid w:val="37FC0068"/>
    <w:rsid w:val="382C64C1"/>
    <w:rsid w:val="382F7FCB"/>
    <w:rsid w:val="38356AF4"/>
    <w:rsid w:val="383A3308"/>
    <w:rsid w:val="384B423C"/>
    <w:rsid w:val="38503DA4"/>
    <w:rsid w:val="386B4649"/>
    <w:rsid w:val="38C55226"/>
    <w:rsid w:val="38EA19A0"/>
    <w:rsid w:val="38EB2FCF"/>
    <w:rsid w:val="38FD34B1"/>
    <w:rsid w:val="390008B7"/>
    <w:rsid w:val="39106FD0"/>
    <w:rsid w:val="39240B8D"/>
    <w:rsid w:val="392E4609"/>
    <w:rsid w:val="394B0B5E"/>
    <w:rsid w:val="39552EF7"/>
    <w:rsid w:val="395871E0"/>
    <w:rsid w:val="395A129F"/>
    <w:rsid w:val="39615514"/>
    <w:rsid w:val="396B287A"/>
    <w:rsid w:val="397E3AD7"/>
    <w:rsid w:val="39856412"/>
    <w:rsid w:val="399019EF"/>
    <w:rsid w:val="39923A5D"/>
    <w:rsid w:val="399943C8"/>
    <w:rsid w:val="39CB285B"/>
    <w:rsid w:val="39DF0BA0"/>
    <w:rsid w:val="39E57C80"/>
    <w:rsid w:val="3A473CF8"/>
    <w:rsid w:val="3A657B24"/>
    <w:rsid w:val="3A684D86"/>
    <w:rsid w:val="3A784885"/>
    <w:rsid w:val="3A7C5245"/>
    <w:rsid w:val="3A8479E9"/>
    <w:rsid w:val="3A873884"/>
    <w:rsid w:val="3A9D293C"/>
    <w:rsid w:val="3AA2554F"/>
    <w:rsid w:val="3ABF4461"/>
    <w:rsid w:val="3ACF43B3"/>
    <w:rsid w:val="3AE854FA"/>
    <w:rsid w:val="3AF72D70"/>
    <w:rsid w:val="3AF83F91"/>
    <w:rsid w:val="3B1F63BE"/>
    <w:rsid w:val="3B234D53"/>
    <w:rsid w:val="3B253D87"/>
    <w:rsid w:val="3B374356"/>
    <w:rsid w:val="3B487C91"/>
    <w:rsid w:val="3B807D89"/>
    <w:rsid w:val="3B8D34C5"/>
    <w:rsid w:val="3BAC0335"/>
    <w:rsid w:val="3BE14595"/>
    <w:rsid w:val="3BF434FE"/>
    <w:rsid w:val="3C07514D"/>
    <w:rsid w:val="3C235013"/>
    <w:rsid w:val="3C26626F"/>
    <w:rsid w:val="3C2B18E4"/>
    <w:rsid w:val="3C356EB0"/>
    <w:rsid w:val="3C8230AE"/>
    <w:rsid w:val="3C885F46"/>
    <w:rsid w:val="3CB57B74"/>
    <w:rsid w:val="3CC82A20"/>
    <w:rsid w:val="3CF230D9"/>
    <w:rsid w:val="3D1D2245"/>
    <w:rsid w:val="3D231865"/>
    <w:rsid w:val="3D2324BB"/>
    <w:rsid w:val="3D232785"/>
    <w:rsid w:val="3D3518EE"/>
    <w:rsid w:val="3D4206DB"/>
    <w:rsid w:val="3D4A3D71"/>
    <w:rsid w:val="3D5645D0"/>
    <w:rsid w:val="3DAD095D"/>
    <w:rsid w:val="3DBA3502"/>
    <w:rsid w:val="3DDB26DD"/>
    <w:rsid w:val="3DE35B88"/>
    <w:rsid w:val="3DE61AC3"/>
    <w:rsid w:val="3E161780"/>
    <w:rsid w:val="3E4834FD"/>
    <w:rsid w:val="3E92254B"/>
    <w:rsid w:val="3EAB54F8"/>
    <w:rsid w:val="3EAD480B"/>
    <w:rsid w:val="3EC369A7"/>
    <w:rsid w:val="3ED95D24"/>
    <w:rsid w:val="3F0A2DE3"/>
    <w:rsid w:val="3F1D02C1"/>
    <w:rsid w:val="3F3C3E3D"/>
    <w:rsid w:val="3F6463E1"/>
    <w:rsid w:val="3F851EB7"/>
    <w:rsid w:val="3F857573"/>
    <w:rsid w:val="3FA432AF"/>
    <w:rsid w:val="3FB60996"/>
    <w:rsid w:val="3FD93152"/>
    <w:rsid w:val="3FF52FBF"/>
    <w:rsid w:val="3FF55B0D"/>
    <w:rsid w:val="3FF97B50"/>
    <w:rsid w:val="3FFC2EF6"/>
    <w:rsid w:val="3FFF03F0"/>
    <w:rsid w:val="40197EFD"/>
    <w:rsid w:val="401B258C"/>
    <w:rsid w:val="404340B3"/>
    <w:rsid w:val="404445B6"/>
    <w:rsid w:val="404E1414"/>
    <w:rsid w:val="405863F2"/>
    <w:rsid w:val="40661FB9"/>
    <w:rsid w:val="40846861"/>
    <w:rsid w:val="40906058"/>
    <w:rsid w:val="409612FC"/>
    <w:rsid w:val="40A40DD2"/>
    <w:rsid w:val="40AD757D"/>
    <w:rsid w:val="40AE5C2A"/>
    <w:rsid w:val="40BD44D3"/>
    <w:rsid w:val="40CD5838"/>
    <w:rsid w:val="40D1037A"/>
    <w:rsid w:val="40DD6B2F"/>
    <w:rsid w:val="40DF3A15"/>
    <w:rsid w:val="40E551CB"/>
    <w:rsid w:val="40E85C5B"/>
    <w:rsid w:val="40F644F5"/>
    <w:rsid w:val="40FB7B51"/>
    <w:rsid w:val="412C7310"/>
    <w:rsid w:val="4135180E"/>
    <w:rsid w:val="415D471B"/>
    <w:rsid w:val="416252EE"/>
    <w:rsid w:val="416879CE"/>
    <w:rsid w:val="416D1078"/>
    <w:rsid w:val="417A5DA3"/>
    <w:rsid w:val="417F7002"/>
    <w:rsid w:val="4181290D"/>
    <w:rsid w:val="4184615E"/>
    <w:rsid w:val="41883AA7"/>
    <w:rsid w:val="418E02EB"/>
    <w:rsid w:val="419D2980"/>
    <w:rsid w:val="41A77458"/>
    <w:rsid w:val="41B06815"/>
    <w:rsid w:val="41BB3910"/>
    <w:rsid w:val="41F03025"/>
    <w:rsid w:val="41F20BA2"/>
    <w:rsid w:val="41FB4C7C"/>
    <w:rsid w:val="42062DB6"/>
    <w:rsid w:val="42241F88"/>
    <w:rsid w:val="422571C4"/>
    <w:rsid w:val="42606D8F"/>
    <w:rsid w:val="42627848"/>
    <w:rsid w:val="426C5944"/>
    <w:rsid w:val="427C5375"/>
    <w:rsid w:val="42825EE9"/>
    <w:rsid w:val="42A12655"/>
    <w:rsid w:val="42CE6402"/>
    <w:rsid w:val="43007F36"/>
    <w:rsid w:val="434757C7"/>
    <w:rsid w:val="43490AC5"/>
    <w:rsid w:val="434D4370"/>
    <w:rsid w:val="436439EC"/>
    <w:rsid w:val="436F7BD9"/>
    <w:rsid w:val="43780706"/>
    <w:rsid w:val="437A2CDD"/>
    <w:rsid w:val="43942BEA"/>
    <w:rsid w:val="439D3AC6"/>
    <w:rsid w:val="43AE4649"/>
    <w:rsid w:val="43DA17A2"/>
    <w:rsid w:val="43E96B5B"/>
    <w:rsid w:val="43F15ECE"/>
    <w:rsid w:val="43F9661A"/>
    <w:rsid w:val="44024353"/>
    <w:rsid w:val="440C5A30"/>
    <w:rsid w:val="4422794C"/>
    <w:rsid w:val="44337A30"/>
    <w:rsid w:val="44362CF6"/>
    <w:rsid w:val="443D0008"/>
    <w:rsid w:val="443F3FC1"/>
    <w:rsid w:val="44464890"/>
    <w:rsid w:val="445560F0"/>
    <w:rsid w:val="44692BAC"/>
    <w:rsid w:val="447256C8"/>
    <w:rsid w:val="44945E22"/>
    <w:rsid w:val="44971341"/>
    <w:rsid w:val="44A63A92"/>
    <w:rsid w:val="44C859BD"/>
    <w:rsid w:val="44CD7BCF"/>
    <w:rsid w:val="44E17643"/>
    <w:rsid w:val="44F05EDF"/>
    <w:rsid w:val="44F54E7B"/>
    <w:rsid w:val="45041CF8"/>
    <w:rsid w:val="45084D3F"/>
    <w:rsid w:val="452C2EB1"/>
    <w:rsid w:val="453E7084"/>
    <w:rsid w:val="454821DA"/>
    <w:rsid w:val="456B22BC"/>
    <w:rsid w:val="45777159"/>
    <w:rsid w:val="45936DAC"/>
    <w:rsid w:val="459F3EDF"/>
    <w:rsid w:val="45A72337"/>
    <w:rsid w:val="45AC7513"/>
    <w:rsid w:val="45C520E8"/>
    <w:rsid w:val="45D8341A"/>
    <w:rsid w:val="45F4630B"/>
    <w:rsid w:val="46002B37"/>
    <w:rsid w:val="460A2285"/>
    <w:rsid w:val="461F3640"/>
    <w:rsid w:val="46212BC4"/>
    <w:rsid w:val="462515D2"/>
    <w:rsid w:val="46257466"/>
    <w:rsid w:val="46414C26"/>
    <w:rsid w:val="464B1529"/>
    <w:rsid w:val="46851CD9"/>
    <w:rsid w:val="46A4088D"/>
    <w:rsid w:val="46B51CFC"/>
    <w:rsid w:val="46C60242"/>
    <w:rsid w:val="46D267FB"/>
    <w:rsid w:val="46DE4134"/>
    <w:rsid w:val="46E379EA"/>
    <w:rsid w:val="46F3325E"/>
    <w:rsid w:val="47100E77"/>
    <w:rsid w:val="472C02EC"/>
    <w:rsid w:val="472C790E"/>
    <w:rsid w:val="474721BC"/>
    <w:rsid w:val="47577173"/>
    <w:rsid w:val="4757756E"/>
    <w:rsid w:val="475C4610"/>
    <w:rsid w:val="47674D68"/>
    <w:rsid w:val="47694260"/>
    <w:rsid w:val="47823921"/>
    <w:rsid w:val="479C2DC4"/>
    <w:rsid w:val="47B5453A"/>
    <w:rsid w:val="47B65CA3"/>
    <w:rsid w:val="47B8503D"/>
    <w:rsid w:val="47DD221C"/>
    <w:rsid w:val="47F07FC5"/>
    <w:rsid w:val="47FA6295"/>
    <w:rsid w:val="48030A1D"/>
    <w:rsid w:val="48152B91"/>
    <w:rsid w:val="48356F00"/>
    <w:rsid w:val="483B687C"/>
    <w:rsid w:val="483D08FC"/>
    <w:rsid w:val="485B7C70"/>
    <w:rsid w:val="48710B88"/>
    <w:rsid w:val="489F1C5F"/>
    <w:rsid w:val="48AA1B75"/>
    <w:rsid w:val="48D94DBD"/>
    <w:rsid w:val="490039D1"/>
    <w:rsid w:val="49025890"/>
    <w:rsid w:val="49094B73"/>
    <w:rsid w:val="490F0EC6"/>
    <w:rsid w:val="49404BF4"/>
    <w:rsid w:val="49417ECF"/>
    <w:rsid w:val="49450D40"/>
    <w:rsid w:val="49516B97"/>
    <w:rsid w:val="495925AB"/>
    <w:rsid w:val="49956B91"/>
    <w:rsid w:val="49BC0D87"/>
    <w:rsid w:val="49D61E3F"/>
    <w:rsid w:val="49EA0566"/>
    <w:rsid w:val="49ED2EDF"/>
    <w:rsid w:val="49F66CAB"/>
    <w:rsid w:val="49FD3B3C"/>
    <w:rsid w:val="4A23259B"/>
    <w:rsid w:val="4A352467"/>
    <w:rsid w:val="4A383061"/>
    <w:rsid w:val="4A4339CD"/>
    <w:rsid w:val="4A434CF4"/>
    <w:rsid w:val="4A4D3490"/>
    <w:rsid w:val="4A540F79"/>
    <w:rsid w:val="4A56581F"/>
    <w:rsid w:val="4A776E15"/>
    <w:rsid w:val="4A8A6D17"/>
    <w:rsid w:val="4AA87923"/>
    <w:rsid w:val="4AAB1BF0"/>
    <w:rsid w:val="4AB70158"/>
    <w:rsid w:val="4ABC600D"/>
    <w:rsid w:val="4ABE4977"/>
    <w:rsid w:val="4AC0286F"/>
    <w:rsid w:val="4AC43F40"/>
    <w:rsid w:val="4ADE1303"/>
    <w:rsid w:val="4ADF300C"/>
    <w:rsid w:val="4AEB7E03"/>
    <w:rsid w:val="4AF71E3B"/>
    <w:rsid w:val="4AF92B1D"/>
    <w:rsid w:val="4B0D6D4B"/>
    <w:rsid w:val="4B165360"/>
    <w:rsid w:val="4B277B15"/>
    <w:rsid w:val="4B2D6F50"/>
    <w:rsid w:val="4B344C1C"/>
    <w:rsid w:val="4B3F23A0"/>
    <w:rsid w:val="4B411EF5"/>
    <w:rsid w:val="4B4F5989"/>
    <w:rsid w:val="4B51219A"/>
    <w:rsid w:val="4B52098A"/>
    <w:rsid w:val="4B59174B"/>
    <w:rsid w:val="4BBC183B"/>
    <w:rsid w:val="4BBD2CD2"/>
    <w:rsid w:val="4BD370DA"/>
    <w:rsid w:val="4BD53A14"/>
    <w:rsid w:val="4BED5C5F"/>
    <w:rsid w:val="4BF86B04"/>
    <w:rsid w:val="4BFB67B2"/>
    <w:rsid w:val="4C053EC4"/>
    <w:rsid w:val="4C067F9B"/>
    <w:rsid w:val="4C0C1147"/>
    <w:rsid w:val="4C1227F7"/>
    <w:rsid w:val="4C135BBE"/>
    <w:rsid w:val="4C21427D"/>
    <w:rsid w:val="4C314E9E"/>
    <w:rsid w:val="4C345C4C"/>
    <w:rsid w:val="4C5E16C5"/>
    <w:rsid w:val="4C69729B"/>
    <w:rsid w:val="4C8F5778"/>
    <w:rsid w:val="4C8F6988"/>
    <w:rsid w:val="4CAA2CCB"/>
    <w:rsid w:val="4CBB017A"/>
    <w:rsid w:val="4CC9082A"/>
    <w:rsid w:val="4CCB2BD1"/>
    <w:rsid w:val="4D025AB0"/>
    <w:rsid w:val="4D0A6B67"/>
    <w:rsid w:val="4D1D691A"/>
    <w:rsid w:val="4D205A38"/>
    <w:rsid w:val="4D2528DE"/>
    <w:rsid w:val="4D311B46"/>
    <w:rsid w:val="4D345ABC"/>
    <w:rsid w:val="4D3A491F"/>
    <w:rsid w:val="4D431FAD"/>
    <w:rsid w:val="4D4D7099"/>
    <w:rsid w:val="4D543172"/>
    <w:rsid w:val="4D731030"/>
    <w:rsid w:val="4D901D0C"/>
    <w:rsid w:val="4DA129E9"/>
    <w:rsid w:val="4DB05165"/>
    <w:rsid w:val="4DB05632"/>
    <w:rsid w:val="4DB83C82"/>
    <w:rsid w:val="4DC111F6"/>
    <w:rsid w:val="4DE5178C"/>
    <w:rsid w:val="4DE77F1B"/>
    <w:rsid w:val="4DF91505"/>
    <w:rsid w:val="4E015C23"/>
    <w:rsid w:val="4E07027A"/>
    <w:rsid w:val="4E2723CC"/>
    <w:rsid w:val="4E301A0E"/>
    <w:rsid w:val="4E470C06"/>
    <w:rsid w:val="4E762F2A"/>
    <w:rsid w:val="4E8D5AFE"/>
    <w:rsid w:val="4E927CED"/>
    <w:rsid w:val="4E9D5FD7"/>
    <w:rsid w:val="4EA0405E"/>
    <w:rsid w:val="4EBC5381"/>
    <w:rsid w:val="4EF14838"/>
    <w:rsid w:val="4EFD23B7"/>
    <w:rsid w:val="4F03504E"/>
    <w:rsid w:val="4F1948DF"/>
    <w:rsid w:val="4F4B2BAC"/>
    <w:rsid w:val="4F5D1116"/>
    <w:rsid w:val="4F6837E9"/>
    <w:rsid w:val="4F83688B"/>
    <w:rsid w:val="4F841C9C"/>
    <w:rsid w:val="4F88444D"/>
    <w:rsid w:val="4FA50F53"/>
    <w:rsid w:val="4FCF32A7"/>
    <w:rsid w:val="4FDE227F"/>
    <w:rsid w:val="4FE412A2"/>
    <w:rsid w:val="4FE870AB"/>
    <w:rsid w:val="4FF22180"/>
    <w:rsid w:val="4FFB438E"/>
    <w:rsid w:val="500F637A"/>
    <w:rsid w:val="50176524"/>
    <w:rsid w:val="501D221F"/>
    <w:rsid w:val="502972BA"/>
    <w:rsid w:val="50397336"/>
    <w:rsid w:val="503B4D69"/>
    <w:rsid w:val="504B1F74"/>
    <w:rsid w:val="504D19BE"/>
    <w:rsid w:val="505712FB"/>
    <w:rsid w:val="505C599F"/>
    <w:rsid w:val="506F2778"/>
    <w:rsid w:val="50717C71"/>
    <w:rsid w:val="50747E84"/>
    <w:rsid w:val="50777463"/>
    <w:rsid w:val="507D3311"/>
    <w:rsid w:val="509B3496"/>
    <w:rsid w:val="50B44ACF"/>
    <w:rsid w:val="50B52960"/>
    <w:rsid w:val="50C30B72"/>
    <w:rsid w:val="50C73D5B"/>
    <w:rsid w:val="50C871BA"/>
    <w:rsid w:val="50E56071"/>
    <w:rsid w:val="50EE08F2"/>
    <w:rsid w:val="50F44686"/>
    <w:rsid w:val="511A79F2"/>
    <w:rsid w:val="511E47E4"/>
    <w:rsid w:val="51205685"/>
    <w:rsid w:val="51266111"/>
    <w:rsid w:val="512A642F"/>
    <w:rsid w:val="51312AF0"/>
    <w:rsid w:val="515007C1"/>
    <w:rsid w:val="51592C0F"/>
    <w:rsid w:val="518437DE"/>
    <w:rsid w:val="51975534"/>
    <w:rsid w:val="51A85D75"/>
    <w:rsid w:val="51C3449C"/>
    <w:rsid w:val="51D3767C"/>
    <w:rsid w:val="51DD489B"/>
    <w:rsid w:val="51E42565"/>
    <w:rsid w:val="51F272DB"/>
    <w:rsid w:val="521D3E1D"/>
    <w:rsid w:val="52271959"/>
    <w:rsid w:val="5235640E"/>
    <w:rsid w:val="523F61E6"/>
    <w:rsid w:val="526578A6"/>
    <w:rsid w:val="52700440"/>
    <w:rsid w:val="52786095"/>
    <w:rsid w:val="528F2909"/>
    <w:rsid w:val="52A36CC6"/>
    <w:rsid w:val="52A83FCD"/>
    <w:rsid w:val="52B56BD5"/>
    <w:rsid w:val="52B60848"/>
    <w:rsid w:val="52D6462F"/>
    <w:rsid w:val="52F23852"/>
    <w:rsid w:val="53084E1C"/>
    <w:rsid w:val="531E6BCD"/>
    <w:rsid w:val="53217EC1"/>
    <w:rsid w:val="53320BB3"/>
    <w:rsid w:val="53381B6D"/>
    <w:rsid w:val="53414E68"/>
    <w:rsid w:val="53653B2D"/>
    <w:rsid w:val="5375254C"/>
    <w:rsid w:val="53825426"/>
    <w:rsid w:val="538563B9"/>
    <w:rsid w:val="538A2C12"/>
    <w:rsid w:val="53A32B45"/>
    <w:rsid w:val="53BD6875"/>
    <w:rsid w:val="53CD0285"/>
    <w:rsid w:val="53D55C88"/>
    <w:rsid w:val="53D656F4"/>
    <w:rsid w:val="53F15AB3"/>
    <w:rsid w:val="53F2133C"/>
    <w:rsid w:val="53F72D87"/>
    <w:rsid w:val="53FD522E"/>
    <w:rsid w:val="541854C7"/>
    <w:rsid w:val="541D6912"/>
    <w:rsid w:val="544D730D"/>
    <w:rsid w:val="54586059"/>
    <w:rsid w:val="545B3FB5"/>
    <w:rsid w:val="54867A0F"/>
    <w:rsid w:val="54A2346F"/>
    <w:rsid w:val="54B34EB2"/>
    <w:rsid w:val="54CB55E0"/>
    <w:rsid w:val="54D36650"/>
    <w:rsid w:val="550159D5"/>
    <w:rsid w:val="55073F95"/>
    <w:rsid w:val="55103D34"/>
    <w:rsid w:val="553D4D52"/>
    <w:rsid w:val="55405ED2"/>
    <w:rsid w:val="556226ED"/>
    <w:rsid w:val="558E769E"/>
    <w:rsid w:val="55962B76"/>
    <w:rsid w:val="55BA4833"/>
    <w:rsid w:val="55CB6462"/>
    <w:rsid w:val="55CF19D2"/>
    <w:rsid w:val="55DE0B63"/>
    <w:rsid w:val="55EE5B22"/>
    <w:rsid w:val="55FB42FD"/>
    <w:rsid w:val="56023492"/>
    <w:rsid w:val="56061E8A"/>
    <w:rsid w:val="560A13B8"/>
    <w:rsid w:val="5619730B"/>
    <w:rsid w:val="56215BE6"/>
    <w:rsid w:val="562C312D"/>
    <w:rsid w:val="56587FF5"/>
    <w:rsid w:val="565F6439"/>
    <w:rsid w:val="568C24F9"/>
    <w:rsid w:val="56A72DAA"/>
    <w:rsid w:val="56A77EA1"/>
    <w:rsid w:val="56D52CFF"/>
    <w:rsid w:val="57015D3E"/>
    <w:rsid w:val="57037F02"/>
    <w:rsid w:val="57120145"/>
    <w:rsid w:val="57136C78"/>
    <w:rsid w:val="5721488B"/>
    <w:rsid w:val="5725015D"/>
    <w:rsid w:val="57377B37"/>
    <w:rsid w:val="573B6ACA"/>
    <w:rsid w:val="573C5C67"/>
    <w:rsid w:val="57451E5C"/>
    <w:rsid w:val="576122D9"/>
    <w:rsid w:val="57620FD4"/>
    <w:rsid w:val="57627374"/>
    <w:rsid w:val="5765509A"/>
    <w:rsid w:val="57693410"/>
    <w:rsid w:val="576D5165"/>
    <w:rsid w:val="57A53118"/>
    <w:rsid w:val="57CD2F43"/>
    <w:rsid w:val="57E526CB"/>
    <w:rsid w:val="57F06B02"/>
    <w:rsid w:val="580A059F"/>
    <w:rsid w:val="580C2927"/>
    <w:rsid w:val="580C6CC7"/>
    <w:rsid w:val="581E218D"/>
    <w:rsid w:val="583B7C5A"/>
    <w:rsid w:val="584A0300"/>
    <w:rsid w:val="5855388F"/>
    <w:rsid w:val="5866008D"/>
    <w:rsid w:val="58687EC4"/>
    <w:rsid w:val="586C51F8"/>
    <w:rsid w:val="588A5E0B"/>
    <w:rsid w:val="58942A89"/>
    <w:rsid w:val="58BB3494"/>
    <w:rsid w:val="58CF45D5"/>
    <w:rsid w:val="58E03D46"/>
    <w:rsid w:val="58E41771"/>
    <w:rsid w:val="58EB5DEC"/>
    <w:rsid w:val="58F53A07"/>
    <w:rsid w:val="58F773BE"/>
    <w:rsid w:val="59256040"/>
    <w:rsid w:val="5933346C"/>
    <w:rsid w:val="59373034"/>
    <w:rsid w:val="59435E7A"/>
    <w:rsid w:val="59C652C4"/>
    <w:rsid w:val="59D334A9"/>
    <w:rsid w:val="59FF034E"/>
    <w:rsid w:val="5A053839"/>
    <w:rsid w:val="5A0B7E89"/>
    <w:rsid w:val="5A2841C0"/>
    <w:rsid w:val="5A3A0A3D"/>
    <w:rsid w:val="5A3B48B3"/>
    <w:rsid w:val="5A460B59"/>
    <w:rsid w:val="5A4775FE"/>
    <w:rsid w:val="5A4F5A6D"/>
    <w:rsid w:val="5A571ECB"/>
    <w:rsid w:val="5A5F6724"/>
    <w:rsid w:val="5A6D3FCA"/>
    <w:rsid w:val="5A9300AD"/>
    <w:rsid w:val="5AAF61A7"/>
    <w:rsid w:val="5AB425A2"/>
    <w:rsid w:val="5ABE156C"/>
    <w:rsid w:val="5AC775CA"/>
    <w:rsid w:val="5B05138D"/>
    <w:rsid w:val="5B0738A6"/>
    <w:rsid w:val="5B337C42"/>
    <w:rsid w:val="5B3875E2"/>
    <w:rsid w:val="5B48722B"/>
    <w:rsid w:val="5B573978"/>
    <w:rsid w:val="5B70368F"/>
    <w:rsid w:val="5B785CAF"/>
    <w:rsid w:val="5B7C4A4E"/>
    <w:rsid w:val="5BAE5E2E"/>
    <w:rsid w:val="5BDA04CE"/>
    <w:rsid w:val="5BE60020"/>
    <w:rsid w:val="5BFB54BD"/>
    <w:rsid w:val="5BFB7FDB"/>
    <w:rsid w:val="5BFD5A13"/>
    <w:rsid w:val="5C1A550E"/>
    <w:rsid w:val="5C287B51"/>
    <w:rsid w:val="5C2F1410"/>
    <w:rsid w:val="5C442ECF"/>
    <w:rsid w:val="5C653C86"/>
    <w:rsid w:val="5C755D5F"/>
    <w:rsid w:val="5C7F53ED"/>
    <w:rsid w:val="5C8E0856"/>
    <w:rsid w:val="5C9F2F12"/>
    <w:rsid w:val="5CAA2789"/>
    <w:rsid w:val="5CC342DA"/>
    <w:rsid w:val="5CCE1700"/>
    <w:rsid w:val="5CDE79E9"/>
    <w:rsid w:val="5CE6521C"/>
    <w:rsid w:val="5CE85129"/>
    <w:rsid w:val="5CED3568"/>
    <w:rsid w:val="5D0B0D10"/>
    <w:rsid w:val="5D115CBD"/>
    <w:rsid w:val="5D3D7921"/>
    <w:rsid w:val="5D5F6D96"/>
    <w:rsid w:val="5D8D7A43"/>
    <w:rsid w:val="5D97510B"/>
    <w:rsid w:val="5D9B0FC7"/>
    <w:rsid w:val="5D9F6F06"/>
    <w:rsid w:val="5DB45332"/>
    <w:rsid w:val="5DDE0A44"/>
    <w:rsid w:val="5DF43C25"/>
    <w:rsid w:val="5DF6220E"/>
    <w:rsid w:val="5E132ED3"/>
    <w:rsid w:val="5E4709B3"/>
    <w:rsid w:val="5E652213"/>
    <w:rsid w:val="5E7B2029"/>
    <w:rsid w:val="5E7D65AF"/>
    <w:rsid w:val="5E8C409A"/>
    <w:rsid w:val="5E9D1F09"/>
    <w:rsid w:val="5EAA38DC"/>
    <w:rsid w:val="5EB15E4B"/>
    <w:rsid w:val="5ECD4DFC"/>
    <w:rsid w:val="5ED224C7"/>
    <w:rsid w:val="5ED634ED"/>
    <w:rsid w:val="5ED82E25"/>
    <w:rsid w:val="5EE917BB"/>
    <w:rsid w:val="5EF20933"/>
    <w:rsid w:val="5EF35499"/>
    <w:rsid w:val="5F065F1D"/>
    <w:rsid w:val="5F242004"/>
    <w:rsid w:val="5F312284"/>
    <w:rsid w:val="5F3877CA"/>
    <w:rsid w:val="5F4B110C"/>
    <w:rsid w:val="5F5703CA"/>
    <w:rsid w:val="5F721839"/>
    <w:rsid w:val="5F724D19"/>
    <w:rsid w:val="5F867BFE"/>
    <w:rsid w:val="5F925F20"/>
    <w:rsid w:val="5F955349"/>
    <w:rsid w:val="5FA04E91"/>
    <w:rsid w:val="5FA055EE"/>
    <w:rsid w:val="5FC93CAF"/>
    <w:rsid w:val="5FF727D3"/>
    <w:rsid w:val="60021945"/>
    <w:rsid w:val="600247CC"/>
    <w:rsid w:val="60274A94"/>
    <w:rsid w:val="60344CD8"/>
    <w:rsid w:val="606D006D"/>
    <w:rsid w:val="60874242"/>
    <w:rsid w:val="60B35239"/>
    <w:rsid w:val="60D16B69"/>
    <w:rsid w:val="60E61D1F"/>
    <w:rsid w:val="60F4167E"/>
    <w:rsid w:val="60F911BC"/>
    <w:rsid w:val="61262EE4"/>
    <w:rsid w:val="61265E12"/>
    <w:rsid w:val="61314ADB"/>
    <w:rsid w:val="61377E44"/>
    <w:rsid w:val="614D77B9"/>
    <w:rsid w:val="615833E9"/>
    <w:rsid w:val="615A33B0"/>
    <w:rsid w:val="616A6170"/>
    <w:rsid w:val="6199096F"/>
    <w:rsid w:val="61A1302C"/>
    <w:rsid w:val="61A745AA"/>
    <w:rsid w:val="61C93CE7"/>
    <w:rsid w:val="61CE7877"/>
    <w:rsid w:val="61D0218E"/>
    <w:rsid w:val="61E03EA8"/>
    <w:rsid w:val="61E44E3B"/>
    <w:rsid w:val="61E64CE3"/>
    <w:rsid w:val="61EE0028"/>
    <w:rsid w:val="61EF59B2"/>
    <w:rsid w:val="61F17ACF"/>
    <w:rsid w:val="62136B35"/>
    <w:rsid w:val="62332A0C"/>
    <w:rsid w:val="624256D8"/>
    <w:rsid w:val="62577219"/>
    <w:rsid w:val="625F546F"/>
    <w:rsid w:val="625F7ABD"/>
    <w:rsid w:val="62953E00"/>
    <w:rsid w:val="62A91861"/>
    <w:rsid w:val="62B85346"/>
    <w:rsid w:val="62C10E0E"/>
    <w:rsid w:val="62C74C4B"/>
    <w:rsid w:val="62CF1C0E"/>
    <w:rsid w:val="62D60585"/>
    <w:rsid w:val="62D81B95"/>
    <w:rsid w:val="62E679CB"/>
    <w:rsid w:val="62E95844"/>
    <w:rsid w:val="63082A70"/>
    <w:rsid w:val="630D4731"/>
    <w:rsid w:val="6310305E"/>
    <w:rsid w:val="63141264"/>
    <w:rsid w:val="632B519D"/>
    <w:rsid w:val="63887DB2"/>
    <w:rsid w:val="638A404B"/>
    <w:rsid w:val="639E176A"/>
    <w:rsid w:val="63B75008"/>
    <w:rsid w:val="63B90F9A"/>
    <w:rsid w:val="63B9443C"/>
    <w:rsid w:val="63CE288C"/>
    <w:rsid w:val="63CF7F07"/>
    <w:rsid w:val="640D138B"/>
    <w:rsid w:val="64125950"/>
    <w:rsid w:val="641351CC"/>
    <w:rsid w:val="641357F4"/>
    <w:rsid w:val="641502D7"/>
    <w:rsid w:val="64234049"/>
    <w:rsid w:val="64A57A7B"/>
    <w:rsid w:val="64BC1192"/>
    <w:rsid w:val="64C34128"/>
    <w:rsid w:val="64C50E07"/>
    <w:rsid w:val="64D36A07"/>
    <w:rsid w:val="64D671E8"/>
    <w:rsid w:val="64EA7837"/>
    <w:rsid w:val="651A4D08"/>
    <w:rsid w:val="6545322C"/>
    <w:rsid w:val="65803DA1"/>
    <w:rsid w:val="65B77D4B"/>
    <w:rsid w:val="65BA2659"/>
    <w:rsid w:val="65BD3517"/>
    <w:rsid w:val="65C01279"/>
    <w:rsid w:val="65CB3376"/>
    <w:rsid w:val="65CD31DF"/>
    <w:rsid w:val="65DE1434"/>
    <w:rsid w:val="66020A78"/>
    <w:rsid w:val="661B04CF"/>
    <w:rsid w:val="66220ED3"/>
    <w:rsid w:val="663425C3"/>
    <w:rsid w:val="664C442E"/>
    <w:rsid w:val="66756DF1"/>
    <w:rsid w:val="668622D9"/>
    <w:rsid w:val="66A030AA"/>
    <w:rsid w:val="66B53BE2"/>
    <w:rsid w:val="66BD4A49"/>
    <w:rsid w:val="66DF4C5B"/>
    <w:rsid w:val="66FE73D3"/>
    <w:rsid w:val="67105696"/>
    <w:rsid w:val="672B0A6B"/>
    <w:rsid w:val="672E7581"/>
    <w:rsid w:val="67380DB3"/>
    <w:rsid w:val="67426691"/>
    <w:rsid w:val="674F3BB8"/>
    <w:rsid w:val="67572EEC"/>
    <w:rsid w:val="675C3E16"/>
    <w:rsid w:val="676D170A"/>
    <w:rsid w:val="679D6EB1"/>
    <w:rsid w:val="67A8708C"/>
    <w:rsid w:val="67A92E23"/>
    <w:rsid w:val="67AE6769"/>
    <w:rsid w:val="67D24006"/>
    <w:rsid w:val="67DB0003"/>
    <w:rsid w:val="67F053C6"/>
    <w:rsid w:val="67F317D8"/>
    <w:rsid w:val="67FE5495"/>
    <w:rsid w:val="68074E46"/>
    <w:rsid w:val="681047FF"/>
    <w:rsid w:val="68152A63"/>
    <w:rsid w:val="681A2E66"/>
    <w:rsid w:val="68301485"/>
    <w:rsid w:val="68405040"/>
    <w:rsid w:val="68576518"/>
    <w:rsid w:val="68591ED3"/>
    <w:rsid w:val="68615922"/>
    <w:rsid w:val="68763A29"/>
    <w:rsid w:val="687E7EEB"/>
    <w:rsid w:val="68866352"/>
    <w:rsid w:val="68933C05"/>
    <w:rsid w:val="68953CCC"/>
    <w:rsid w:val="68DE5B41"/>
    <w:rsid w:val="68FB7A58"/>
    <w:rsid w:val="6908436A"/>
    <w:rsid w:val="691B721D"/>
    <w:rsid w:val="69272C2B"/>
    <w:rsid w:val="69304954"/>
    <w:rsid w:val="694672C9"/>
    <w:rsid w:val="694927E6"/>
    <w:rsid w:val="696126C1"/>
    <w:rsid w:val="696A2AE4"/>
    <w:rsid w:val="69765B9F"/>
    <w:rsid w:val="6996054A"/>
    <w:rsid w:val="69D24770"/>
    <w:rsid w:val="69DA0FCD"/>
    <w:rsid w:val="69E22AC6"/>
    <w:rsid w:val="69FB1F76"/>
    <w:rsid w:val="6A045E40"/>
    <w:rsid w:val="6A0C547B"/>
    <w:rsid w:val="6A175494"/>
    <w:rsid w:val="6A2C3C38"/>
    <w:rsid w:val="6A566795"/>
    <w:rsid w:val="6A5C1EDB"/>
    <w:rsid w:val="6A6A4F14"/>
    <w:rsid w:val="6A782929"/>
    <w:rsid w:val="6A893D49"/>
    <w:rsid w:val="6A896DC8"/>
    <w:rsid w:val="6AC642FF"/>
    <w:rsid w:val="6AD5602D"/>
    <w:rsid w:val="6AE4491F"/>
    <w:rsid w:val="6AF55DEF"/>
    <w:rsid w:val="6AF8384A"/>
    <w:rsid w:val="6AF8634C"/>
    <w:rsid w:val="6B041F43"/>
    <w:rsid w:val="6B1775EF"/>
    <w:rsid w:val="6B470D0A"/>
    <w:rsid w:val="6B523C1B"/>
    <w:rsid w:val="6B7A4B23"/>
    <w:rsid w:val="6B830B23"/>
    <w:rsid w:val="6B946602"/>
    <w:rsid w:val="6BB07B91"/>
    <w:rsid w:val="6BB12DE3"/>
    <w:rsid w:val="6BB54775"/>
    <w:rsid w:val="6BB75A9E"/>
    <w:rsid w:val="6BC71B72"/>
    <w:rsid w:val="6BF65C19"/>
    <w:rsid w:val="6C00567A"/>
    <w:rsid w:val="6C2A3FD3"/>
    <w:rsid w:val="6C2B7D56"/>
    <w:rsid w:val="6C2C768A"/>
    <w:rsid w:val="6C361650"/>
    <w:rsid w:val="6C4165E6"/>
    <w:rsid w:val="6C6539A9"/>
    <w:rsid w:val="6C6D2B69"/>
    <w:rsid w:val="6C79517E"/>
    <w:rsid w:val="6C7D18C3"/>
    <w:rsid w:val="6C812F02"/>
    <w:rsid w:val="6C821C71"/>
    <w:rsid w:val="6CA51408"/>
    <w:rsid w:val="6CAE56E7"/>
    <w:rsid w:val="6CBA6003"/>
    <w:rsid w:val="6CC4055E"/>
    <w:rsid w:val="6CCF5D31"/>
    <w:rsid w:val="6CE473CC"/>
    <w:rsid w:val="6CF7703D"/>
    <w:rsid w:val="6D01144C"/>
    <w:rsid w:val="6D137A36"/>
    <w:rsid w:val="6D140117"/>
    <w:rsid w:val="6D610289"/>
    <w:rsid w:val="6D7C5315"/>
    <w:rsid w:val="6D8946E4"/>
    <w:rsid w:val="6D8C15DB"/>
    <w:rsid w:val="6D980DE4"/>
    <w:rsid w:val="6D99424E"/>
    <w:rsid w:val="6DA04681"/>
    <w:rsid w:val="6DB40A8F"/>
    <w:rsid w:val="6DBA457C"/>
    <w:rsid w:val="6DC50A4C"/>
    <w:rsid w:val="6DC74AAF"/>
    <w:rsid w:val="6DCD1FAF"/>
    <w:rsid w:val="6DD85C22"/>
    <w:rsid w:val="6DE620BC"/>
    <w:rsid w:val="6DE94477"/>
    <w:rsid w:val="6DEA27C3"/>
    <w:rsid w:val="6E076347"/>
    <w:rsid w:val="6E1C75B9"/>
    <w:rsid w:val="6E1F660F"/>
    <w:rsid w:val="6E277398"/>
    <w:rsid w:val="6E287A4E"/>
    <w:rsid w:val="6E3C5D66"/>
    <w:rsid w:val="6E54169A"/>
    <w:rsid w:val="6E580594"/>
    <w:rsid w:val="6E8364E9"/>
    <w:rsid w:val="6E94693E"/>
    <w:rsid w:val="6EA0544D"/>
    <w:rsid w:val="6EA073B8"/>
    <w:rsid w:val="6EB76304"/>
    <w:rsid w:val="6ED64DD4"/>
    <w:rsid w:val="6EE876DE"/>
    <w:rsid w:val="6EF81E13"/>
    <w:rsid w:val="6F025562"/>
    <w:rsid w:val="6F22016C"/>
    <w:rsid w:val="6F254DEA"/>
    <w:rsid w:val="6F3C0C89"/>
    <w:rsid w:val="6F677E2F"/>
    <w:rsid w:val="6F7334CD"/>
    <w:rsid w:val="6F870AE9"/>
    <w:rsid w:val="6F9F757D"/>
    <w:rsid w:val="6FB105BF"/>
    <w:rsid w:val="6FBA78CD"/>
    <w:rsid w:val="6FD069E3"/>
    <w:rsid w:val="6FDA5998"/>
    <w:rsid w:val="6FDB353A"/>
    <w:rsid w:val="6FDE4DA3"/>
    <w:rsid w:val="6FE3189C"/>
    <w:rsid w:val="6FE50D7F"/>
    <w:rsid w:val="6FE84EBB"/>
    <w:rsid w:val="6FEC1AC0"/>
    <w:rsid w:val="700377A9"/>
    <w:rsid w:val="7009390C"/>
    <w:rsid w:val="702058DD"/>
    <w:rsid w:val="702C381A"/>
    <w:rsid w:val="7030271A"/>
    <w:rsid w:val="704422E9"/>
    <w:rsid w:val="70736247"/>
    <w:rsid w:val="70913EAE"/>
    <w:rsid w:val="70A656D2"/>
    <w:rsid w:val="70F84300"/>
    <w:rsid w:val="71097AB3"/>
    <w:rsid w:val="711F35E1"/>
    <w:rsid w:val="712B5373"/>
    <w:rsid w:val="71444CE7"/>
    <w:rsid w:val="715E3A81"/>
    <w:rsid w:val="71652FDE"/>
    <w:rsid w:val="716F3FC9"/>
    <w:rsid w:val="71A7312F"/>
    <w:rsid w:val="71E57561"/>
    <w:rsid w:val="71F134A0"/>
    <w:rsid w:val="71FD10D1"/>
    <w:rsid w:val="72080A27"/>
    <w:rsid w:val="720F65A1"/>
    <w:rsid w:val="721D1CC2"/>
    <w:rsid w:val="721D5AB6"/>
    <w:rsid w:val="721E07F3"/>
    <w:rsid w:val="722F172D"/>
    <w:rsid w:val="72313EEE"/>
    <w:rsid w:val="723C517A"/>
    <w:rsid w:val="7248217B"/>
    <w:rsid w:val="72960227"/>
    <w:rsid w:val="7298572A"/>
    <w:rsid w:val="72B81E47"/>
    <w:rsid w:val="72D62828"/>
    <w:rsid w:val="72DF319E"/>
    <w:rsid w:val="72F2242D"/>
    <w:rsid w:val="72F36982"/>
    <w:rsid w:val="72FB61FB"/>
    <w:rsid w:val="7308236B"/>
    <w:rsid w:val="73097946"/>
    <w:rsid w:val="732F19C5"/>
    <w:rsid w:val="73336F71"/>
    <w:rsid w:val="73710F66"/>
    <w:rsid w:val="737209F0"/>
    <w:rsid w:val="73786E02"/>
    <w:rsid w:val="737B2039"/>
    <w:rsid w:val="737D0194"/>
    <w:rsid w:val="7383376A"/>
    <w:rsid w:val="73DD64AC"/>
    <w:rsid w:val="73E015E6"/>
    <w:rsid w:val="7427081E"/>
    <w:rsid w:val="74370445"/>
    <w:rsid w:val="744D7768"/>
    <w:rsid w:val="7474279D"/>
    <w:rsid w:val="749013BC"/>
    <w:rsid w:val="749E4D39"/>
    <w:rsid w:val="74A76C64"/>
    <w:rsid w:val="74DA0851"/>
    <w:rsid w:val="74E707B3"/>
    <w:rsid w:val="74F63EEF"/>
    <w:rsid w:val="74FC74CB"/>
    <w:rsid w:val="74FD6E4E"/>
    <w:rsid w:val="752B63C9"/>
    <w:rsid w:val="752E3925"/>
    <w:rsid w:val="7539699C"/>
    <w:rsid w:val="753D492E"/>
    <w:rsid w:val="757606AE"/>
    <w:rsid w:val="757E617D"/>
    <w:rsid w:val="757F0782"/>
    <w:rsid w:val="758D1F3A"/>
    <w:rsid w:val="75900A2A"/>
    <w:rsid w:val="75903E86"/>
    <w:rsid w:val="75B665B6"/>
    <w:rsid w:val="75C91FA1"/>
    <w:rsid w:val="75CD4E00"/>
    <w:rsid w:val="75D04604"/>
    <w:rsid w:val="75D12A4C"/>
    <w:rsid w:val="75D4597E"/>
    <w:rsid w:val="75DF5AF7"/>
    <w:rsid w:val="75F37110"/>
    <w:rsid w:val="76085617"/>
    <w:rsid w:val="76116EC8"/>
    <w:rsid w:val="76267627"/>
    <w:rsid w:val="7629389E"/>
    <w:rsid w:val="763161F5"/>
    <w:rsid w:val="76400BA0"/>
    <w:rsid w:val="764B67C9"/>
    <w:rsid w:val="766719D3"/>
    <w:rsid w:val="76773065"/>
    <w:rsid w:val="7686463F"/>
    <w:rsid w:val="76927AFA"/>
    <w:rsid w:val="76AB3F5D"/>
    <w:rsid w:val="76AB4E10"/>
    <w:rsid w:val="76AD6A17"/>
    <w:rsid w:val="76AE28D8"/>
    <w:rsid w:val="76C04799"/>
    <w:rsid w:val="76C654C0"/>
    <w:rsid w:val="76CA1B0E"/>
    <w:rsid w:val="76D21D96"/>
    <w:rsid w:val="773C46BB"/>
    <w:rsid w:val="77A64552"/>
    <w:rsid w:val="77D44546"/>
    <w:rsid w:val="77E24883"/>
    <w:rsid w:val="77E831B8"/>
    <w:rsid w:val="78026B92"/>
    <w:rsid w:val="78112090"/>
    <w:rsid w:val="78142756"/>
    <w:rsid w:val="781650C5"/>
    <w:rsid w:val="78173370"/>
    <w:rsid w:val="78174C63"/>
    <w:rsid w:val="783215CF"/>
    <w:rsid w:val="784E6D2A"/>
    <w:rsid w:val="7855494A"/>
    <w:rsid w:val="78572EED"/>
    <w:rsid w:val="78857E55"/>
    <w:rsid w:val="789C3264"/>
    <w:rsid w:val="78C40E3E"/>
    <w:rsid w:val="78CB0261"/>
    <w:rsid w:val="78CC2FEA"/>
    <w:rsid w:val="78FA6B2B"/>
    <w:rsid w:val="79031A8B"/>
    <w:rsid w:val="79112775"/>
    <w:rsid w:val="792F609C"/>
    <w:rsid w:val="793F65E5"/>
    <w:rsid w:val="794277B3"/>
    <w:rsid w:val="794F3F56"/>
    <w:rsid w:val="7952539A"/>
    <w:rsid w:val="795F3716"/>
    <w:rsid w:val="7966499F"/>
    <w:rsid w:val="79674676"/>
    <w:rsid w:val="79731DEC"/>
    <w:rsid w:val="7976421F"/>
    <w:rsid w:val="797A4985"/>
    <w:rsid w:val="798214E0"/>
    <w:rsid w:val="798D247E"/>
    <w:rsid w:val="79AE178D"/>
    <w:rsid w:val="79B67859"/>
    <w:rsid w:val="79B764C5"/>
    <w:rsid w:val="79B80D94"/>
    <w:rsid w:val="79B85E58"/>
    <w:rsid w:val="79BD6C15"/>
    <w:rsid w:val="79C1170C"/>
    <w:rsid w:val="79C7431F"/>
    <w:rsid w:val="79F80B22"/>
    <w:rsid w:val="7A06329C"/>
    <w:rsid w:val="7A0F2460"/>
    <w:rsid w:val="7A1511EF"/>
    <w:rsid w:val="7A3520C6"/>
    <w:rsid w:val="7A387D2E"/>
    <w:rsid w:val="7A491BBA"/>
    <w:rsid w:val="7A525E64"/>
    <w:rsid w:val="7A586CF9"/>
    <w:rsid w:val="7A592D92"/>
    <w:rsid w:val="7A6B0849"/>
    <w:rsid w:val="7A7B22A6"/>
    <w:rsid w:val="7A7D1F0F"/>
    <w:rsid w:val="7A93552A"/>
    <w:rsid w:val="7A9E6BE8"/>
    <w:rsid w:val="7AAE1C66"/>
    <w:rsid w:val="7AE92BCE"/>
    <w:rsid w:val="7AF10856"/>
    <w:rsid w:val="7B073036"/>
    <w:rsid w:val="7B0926EA"/>
    <w:rsid w:val="7B114237"/>
    <w:rsid w:val="7B173946"/>
    <w:rsid w:val="7B2C2BBC"/>
    <w:rsid w:val="7B2C4336"/>
    <w:rsid w:val="7B52334E"/>
    <w:rsid w:val="7B5B445E"/>
    <w:rsid w:val="7B65403E"/>
    <w:rsid w:val="7B654B2A"/>
    <w:rsid w:val="7B7B3A9A"/>
    <w:rsid w:val="7B821749"/>
    <w:rsid w:val="7B92160E"/>
    <w:rsid w:val="7BA33D66"/>
    <w:rsid w:val="7BA463CD"/>
    <w:rsid w:val="7BAE2E23"/>
    <w:rsid w:val="7BC972B0"/>
    <w:rsid w:val="7BCB038B"/>
    <w:rsid w:val="7BCB5821"/>
    <w:rsid w:val="7BD640B9"/>
    <w:rsid w:val="7BE8751D"/>
    <w:rsid w:val="7BF310A8"/>
    <w:rsid w:val="7BF91BAA"/>
    <w:rsid w:val="7BFA3E84"/>
    <w:rsid w:val="7BFB0837"/>
    <w:rsid w:val="7BFB13CE"/>
    <w:rsid w:val="7C333C19"/>
    <w:rsid w:val="7C4867C0"/>
    <w:rsid w:val="7C9566FC"/>
    <w:rsid w:val="7CA10B53"/>
    <w:rsid w:val="7CA27D1F"/>
    <w:rsid w:val="7CA64A5F"/>
    <w:rsid w:val="7CDC0443"/>
    <w:rsid w:val="7CF436EE"/>
    <w:rsid w:val="7D176FC5"/>
    <w:rsid w:val="7D1813E4"/>
    <w:rsid w:val="7D2E0513"/>
    <w:rsid w:val="7D4C15FE"/>
    <w:rsid w:val="7D5F204C"/>
    <w:rsid w:val="7D797D63"/>
    <w:rsid w:val="7D9103E4"/>
    <w:rsid w:val="7D985666"/>
    <w:rsid w:val="7DCC71E0"/>
    <w:rsid w:val="7DD252EB"/>
    <w:rsid w:val="7DD42C56"/>
    <w:rsid w:val="7DD91263"/>
    <w:rsid w:val="7DFA73C6"/>
    <w:rsid w:val="7E03678B"/>
    <w:rsid w:val="7E0E7E8B"/>
    <w:rsid w:val="7E1B2813"/>
    <w:rsid w:val="7E1B2AAB"/>
    <w:rsid w:val="7E283B81"/>
    <w:rsid w:val="7E2D20DE"/>
    <w:rsid w:val="7E4A5B60"/>
    <w:rsid w:val="7E5479C6"/>
    <w:rsid w:val="7E617A66"/>
    <w:rsid w:val="7E9F6789"/>
    <w:rsid w:val="7ECC3D56"/>
    <w:rsid w:val="7ED51C9E"/>
    <w:rsid w:val="7EE43AE9"/>
    <w:rsid w:val="7EE461C1"/>
    <w:rsid w:val="7EEB0737"/>
    <w:rsid w:val="7EEE2CFF"/>
    <w:rsid w:val="7F0345AC"/>
    <w:rsid w:val="7F221264"/>
    <w:rsid w:val="7F23238E"/>
    <w:rsid w:val="7F393DE6"/>
    <w:rsid w:val="7F3A7DAF"/>
    <w:rsid w:val="7F3D67C8"/>
    <w:rsid w:val="7F474D64"/>
    <w:rsid w:val="7F6435A7"/>
    <w:rsid w:val="7F661414"/>
    <w:rsid w:val="7F681A71"/>
    <w:rsid w:val="7F793C40"/>
    <w:rsid w:val="7F8E149D"/>
    <w:rsid w:val="7FB00972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D3F6E"/>
  <w15:chartTrackingRefBased/>
  <w15:docId w15:val="{DD0DD58E-8525-4AAB-910C-C91CC02D1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Title" w:uiPriority="10" w:qFormat="1"/>
    <w:lsdException w:name="Default Paragraph Font" w:semiHidden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next w:val="a"/>
    <w:semiHidden/>
    <w:pPr>
      <w:ind w:left="1701" w:hanging="1701"/>
    </w:pPr>
  </w:style>
  <w:style w:type="paragraph" w:customStyle="1" w:styleId="40">
    <w:name w:val="目录 4"/>
    <w:basedOn w:val="31"/>
    <w:next w:val="a"/>
    <w:semiHidden/>
    <w:pPr>
      <w:ind w:left="1418" w:hanging="1418"/>
    </w:pPr>
  </w:style>
  <w:style w:type="paragraph" w:customStyle="1" w:styleId="31">
    <w:name w:val="目录 3"/>
    <w:basedOn w:val="21"/>
    <w:next w:val="a"/>
    <w:semiHidden/>
    <w:pPr>
      <w:ind w:left="1134" w:hanging="1134"/>
    </w:pPr>
  </w:style>
  <w:style w:type="paragraph" w:customStyle="1" w:styleId="21">
    <w:name w:val="目录 2"/>
    <w:basedOn w:val="10"/>
    <w:next w:val="a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10">
    <w:name w:val="目录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5"/>
    <w:pPr>
      <w:ind w:left="0" w:firstLine="0"/>
    </w:pPr>
  </w:style>
  <w:style w:type="paragraph" w:styleId="a8">
    <w:name w:val="Normal Indent"/>
    <w:basedOn w:val="a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a9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semiHidden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  <w:bCs/>
    </w:rPr>
  </w:style>
  <w:style w:type="paragraph" w:styleId="ad">
    <w:name w:val="Date"/>
    <w:basedOn w:val="a"/>
    <w:next w:val="a"/>
    <w:pPr>
      <w:ind w:leftChars="2500" w:left="100"/>
    </w:p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footer"/>
    <w:basedOn w:val="af0"/>
    <w:pPr>
      <w:jc w:val="center"/>
    </w:pPr>
    <w:rPr>
      <w:i/>
      <w:iCs/>
    </w:rPr>
  </w:style>
  <w:style w:type="paragraph" w:styleId="af0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1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af2">
    <w:name w:val="Normal (Web)"/>
    <w:basedOn w:val="a"/>
    <w:pPr>
      <w:spacing w:before="100" w:beforeAutospacing="1" w:after="100" w:afterAutospacing="1"/>
    </w:pPr>
    <w:rPr>
      <w:sz w:val="24"/>
      <w:lang w:val="en-US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3">
    <w:name w:val="Title"/>
    <w:basedOn w:val="a"/>
    <w:next w:val="a"/>
    <w:link w:val="af4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eastAsia="en-US"/>
    </w:rPr>
  </w:style>
  <w:style w:type="character" w:customStyle="1" w:styleId="af4">
    <w:name w:val="标题 字符"/>
    <w:link w:val="af3"/>
    <w:uiPriority w:val="10"/>
    <w:rPr>
      <w:rFonts w:ascii="Arial" w:eastAsia="Times New Roman" w:hAnsi="Arial" w:cs="Arial"/>
      <w:b/>
      <w:bCs/>
      <w:kern w:val="28"/>
      <w:lang w:val="en-GB" w:eastAsia="en-US"/>
    </w:rPr>
  </w:style>
  <w:style w:type="paragraph" w:styleId="af5">
    <w:name w:val="annotation subject"/>
    <w:basedOn w:val="ab"/>
    <w:next w:val="ab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table" w:styleId="af6">
    <w:name w:val="Table Grid"/>
    <w:basedOn w:val="a2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character" w:styleId="af7">
    <w:name w:val="page number"/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rPr>
      <w:sz w:val="16"/>
    </w:rPr>
  </w:style>
  <w:style w:type="character" w:styleId="afb">
    <w:name w:val="footnote reference"/>
    <w:semiHidden/>
    <w:rPr>
      <w:b/>
      <w:bCs/>
      <w:position w:val="6"/>
      <w:sz w:val="16"/>
      <w:szCs w:val="16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msoins0">
    <w:name w:val="msoins"/>
  </w:style>
  <w:style w:type="character" w:customStyle="1" w:styleId="B2Char1">
    <w:name w:val="B2 Char1"/>
    <w:rPr>
      <w:lang w:val="en-GB" w:eastAsia="ja-JP" w:bidi="ar-SA"/>
    </w:rPr>
  </w:style>
  <w:style w:type="character" w:customStyle="1" w:styleId="TFZchn">
    <w:name w:val="TF Zchn"/>
    <w:link w:val="TF"/>
    <w:rPr>
      <w:rFonts w:ascii="Arial" w:eastAsia="MS Mincho" w:hAnsi="Arial"/>
      <w:b/>
      <w:lang w:val="en-GB" w:eastAsia="en-US" w:bidi="ar-SA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character" w:customStyle="1" w:styleId="EditorsNoteChar">
    <w:name w:val="Editor's Note Char"/>
    <w:link w:val="EditorsNote"/>
    <w:rPr>
      <w:rFonts w:eastAsia="宋体"/>
      <w:color w:val="FF0000"/>
      <w:sz w:val="22"/>
      <w:lang w:val="en-GB" w:eastAsia="zh-CN" w:bidi="ar-SA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sz w:val="22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"/>
    <w:rPr>
      <w:lang w:val="en-GB" w:eastAsia="en-US" w:bidi="ar-SA"/>
    </w:rPr>
  </w:style>
  <w:style w:type="paragraph" w:customStyle="1" w:styleId="B1">
    <w:name w:val="B1"/>
    <w:basedOn w:val="a5"/>
    <w:link w:val="B1Char1"/>
    <w:qFormat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character" w:customStyle="1" w:styleId="B3Char2">
    <w:name w:val="B3 Char2"/>
    <w:link w:val="B3"/>
    <w:rPr>
      <w:lang w:val="en-GB" w:eastAsia="ja-JP" w:bidi="ar-SA"/>
    </w:rPr>
  </w:style>
  <w:style w:type="paragraph" w:customStyle="1" w:styleId="B3">
    <w:name w:val="B3"/>
    <w:basedOn w:val="30"/>
    <w:link w:val="B3Char2"/>
    <w:pPr>
      <w:spacing w:after="180"/>
    </w:pPr>
    <w:rPr>
      <w:sz w:val="20"/>
      <w:lang w:eastAsia="ja-JP"/>
    </w:rPr>
  </w:style>
  <w:style w:type="character" w:customStyle="1" w:styleId="B3Char">
    <w:name w:val="B3 Char"/>
    <w:rPr>
      <w:lang w:val="en-GB" w:eastAsia="ja-JP" w:bidi="ar-SA"/>
    </w:rPr>
  </w:style>
  <w:style w:type="character" w:customStyle="1" w:styleId="word">
    <w:name w:val="word"/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afc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B2Char">
    <w:name w:val="B2 Char"/>
    <w:qFormat/>
    <w:rPr>
      <w:rFonts w:eastAsia="MS Mincho"/>
      <w:lang w:val="en-GB" w:eastAsia="en-US" w:bidi="ar-SA"/>
    </w:rPr>
  </w:style>
  <w:style w:type="character" w:customStyle="1" w:styleId="B2Zchn">
    <w:name w:val="B2 Zchn"/>
    <w:link w:val="B2"/>
    <w:rPr>
      <w:lang w:val="en-GB" w:eastAsia="en-US" w:bidi="ar-SA"/>
    </w:rPr>
  </w:style>
  <w:style w:type="paragraph" w:customStyle="1" w:styleId="B2">
    <w:name w:val="B2"/>
    <w:basedOn w:val="20"/>
    <w:link w:val="B2Zchn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TdocTable">
    <w:name w:val="Tdoc Table"/>
    <w:basedOn w:val="a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basedOn w:val="a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">
    <w:name w:val="Char"/>
    <w:semiHidden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ormalBold">
    <w:name w:val="Normal + Bold"/>
    <w:basedOn w:val="a"/>
    <w:rPr>
      <w:b/>
      <w:kern w:val="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NF">
    <w:name w:val="NF"/>
    <w:basedOn w:val="a"/>
    <w:pPr>
      <w:keepNext/>
      <w:keepLines/>
      <w:spacing w:after="0"/>
      <w:ind w:left="1135" w:hanging="851"/>
    </w:pPr>
    <w:rPr>
      <w:rFonts w:ascii="Arial" w:eastAsia="Times New Roman" w:hAnsi="Arial"/>
      <w:sz w:val="18"/>
      <w:lang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Figure">
    <w:name w:val="Figure"/>
    <w:basedOn w:val="a"/>
    <w:next w:val="a9"/>
    <w:pPr>
      <w:spacing w:before="180"/>
      <w:jc w:val="center"/>
    </w:pPr>
  </w:style>
  <w:style w:type="paragraph" w:customStyle="1" w:styleId="Revision1">
    <w:name w:val="Revision1"/>
    <w:uiPriority w:val="99"/>
    <w:semiHidden/>
    <w:rPr>
      <w:sz w:val="22"/>
      <w:lang w:val="en-GB"/>
    </w:rPr>
  </w:style>
  <w:style w:type="paragraph" w:styleId="afd">
    <w:name w:val="No Spacing"/>
    <w:basedOn w:val="a"/>
    <w:qFormat/>
    <w:pPr>
      <w:spacing w:after="0"/>
    </w:pPr>
    <w:rPr>
      <w:rFonts w:eastAsia="Calibri"/>
    </w:rPr>
  </w:style>
  <w:style w:type="paragraph" w:customStyle="1" w:styleId="IvDInstructiontext">
    <w:name w:val="IvD Instructiontext"/>
    <w:basedOn w:val="a0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E7E7E"/>
      <w:spacing w:val="2"/>
      <w:sz w:val="18"/>
      <w:szCs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NW">
    <w:name w:val="NW"/>
    <w:basedOn w:val="a"/>
    <w:pPr>
      <w:keepLines/>
      <w:spacing w:after="0"/>
      <w:ind w:left="1135" w:hanging="851"/>
    </w:pPr>
    <w:rPr>
      <w:sz w:val="20"/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W">
    <w:name w:val="EW"/>
    <w:basedOn w:val="EX"/>
    <w:pPr>
      <w:spacing w:after="0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B5">
    <w:name w:val="B5"/>
    <w:basedOn w:val="52"/>
    <w:pPr>
      <w:spacing w:after="180"/>
    </w:pPr>
    <w:rPr>
      <w:sz w:val="20"/>
      <w:lang w:eastAsia="ja-JP"/>
    </w:rPr>
  </w:style>
  <w:style w:type="paragraph" w:customStyle="1" w:styleId="References">
    <w:name w:val="References"/>
    <w:basedOn w:val="a"/>
    <w:pPr>
      <w:numPr>
        <w:numId w:val="3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C">
    <w:name w:val="TAC"/>
    <w:basedOn w:val="TAL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3GPPHeaderArial">
    <w:name w:val="3GPP_Header + Arial"/>
    <w:basedOn w:val="a"/>
    <w:pPr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szCs w:val="24"/>
      <w:lang w:val="en-US"/>
    </w:rPr>
  </w:style>
  <w:style w:type="paragraph" w:customStyle="1" w:styleId="Reference">
    <w:name w:val="Reference"/>
    <w:basedOn w:val="a"/>
    <w:pPr>
      <w:numPr>
        <w:numId w:val="4"/>
      </w:numPr>
      <w:tabs>
        <w:tab w:val="left" w:pos="567"/>
      </w:tabs>
    </w:pPr>
  </w:style>
  <w:style w:type="paragraph" w:customStyle="1" w:styleId="ListParagraph1">
    <w:name w:val="List Paragraph1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宋体"/>
      <w:szCs w:val="22"/>
      <w:lang w:val="en-US"/>
    </w:rPr>
  </w:style>
  <w:style w:type="paragraph" w:customStyle="1" w:styleId="B4">
    <w:name w:val="B4"/>
    <w:basedOn w:val="42"/>
    <w:pPr>
      <w:spacing w:after="180"/>
    </w:pPr>
    <w:rPr>
      <w:sz w:val="20"/>
      <w:lang w:eastAsia="ja-JP"/>
    </w:rPr>
  </w:style>
  <w:style w:type="paragraph" w:customStyle="1" w:styleId="111">
    <w:name w:val="列出段落111"/>
    <w:basedOn w:val="a"/>
    <w:uiPriority w:val="34"/>
    <w:unhideWhenUsed/>
    <w:qFormat/>
    <w:pPr>
      <w:ind w:firstLineChars="200" w:firstLine="420"/>
    </w:pPr>
  </w:style>
  <w:style w:type="paragraph" w:customStyle="1" w:styleId="TAH">
    <w:name w:val="TAH"/>
    <w:basedOn w:val="TAC"/>
    <w:link w:val="TAHChar"/>
    <w:qFormat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0">
    <w:name w:val="p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spacing w:after="180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Pr>
      <w:b/>
      <w:lang w:val="en-GB" w:eastAsia="en-US"/>
    </w:rPr>
  </w:style>
  <w:style w:type="paragraph" w:customStyle="1" w:styleId="Source">
    <w:name w:val="Source"/>
    <w:basedOn w:val="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sz w:val="20"/>
      <w:lang w:eastAsia="en-US"/>
    </w:rPr>
  </w:style>
  <w:style w:type="paragraph" w:customStyle="1" w:styleId="Contact">
    <w:name w:val="Contact"/>
    <w:basedOn w:val="4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b/>
      <w:sz w:val="20"/>
      <w:szCs w:val="20"/>
      <w:lang w:eastAsia="en-US"/>
    </w:rPr>
  </w:style>
  <w:style w:type="paragraph" w:styleId="afe">
    <w:name w:val="Revision"/>
    <w:uiPriority w:val="99"/>
    <w:unhideWhenUsed/>
    <w:rPr>
      <w:sz w:val="22"/>
      <w:lang w:val="en-GB"/>
    </w:rPr>
  </w:style>
  <w:style w:type="character" w:customStyle="1" w:styleId="ac">
    <w:name w:val="批注文字 字符"/>
    <w:link w:val="ab"/>
    <w:semiHidden/>
    <w:rsid w:val="003671BC"/>
    <w:rPr>
      <w:lang w:val="en-GB" w:eastAsia="en-US"/>
    </w:rPr>
  </w:style>
  <w:style w:type="character" w:customStyle="1" w:styleId="a4">
    <w:name w:val="正文文本 字符"/>
    <w:basedOn w:val="a1"/>
    <w:link w:val="a0"/>
    <w:uiPriority w:val="99"/>
    <w:rsid w:val="00974FA6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</Template>
  <TotalTime>0</TotalTime>
  <Pages>1</Pages>
  <Words>211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lmfmfs</dc:creator>
  <cp:keywords>style sheet, Winword</cp:keywords>
  <dc:description/>
  <cp:lastModifiedBy>Huawei</cp:lastModifiedBy>
  <cp:revision>2</cp:revision>
  <cp:lastPrinted>2008-10-31T03:22:00Z</cp:lastPrinted>
  <dcterms:created xsi:type="dcterms:W3CDTF">2025-02-21T08:10:00Z</dcterms:created>
  <dcterms:modified xsi:type="dcterms:W3CDTF">2025-02-21T08:10:00Z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172B00A1B18F41AA82060CF847877D3E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1739773512</vt:lpwstr>
  </property>
</Properties>
</file>